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06D7" w:rsidRDefault="004A06D7" w:rsidP="00163FE6">
      <w:pPr>
        <w:spacing w:before="100" w:beforeAutospacing="1" w:after="100" w:afterAutospacing="1" w:line="240" w:lineRule="auto"/>
        <w:ind w:firstLine="708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Список</w:t>
      </w:r>
      <w:r w:rsidRPr="00C75504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невостребованных земельных дол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ей</w:t>
      </w:r>
      <w:r w:rsidRPr="00C75504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в границах</w:t>
      </w:r>
    </w:p>
    <w:p w:rsidR="004A06D7" w:rsidRPr="00C75504" w:rsidRDefault="004A06D7" w:rsidP="00163FE6">
      <w:pPr>
        <w:spacing w:before="100" w:beforeAutospacing="1" w:after="100" w:afterAutospacing="1" w:line="240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Лоховского муниципального образования.</w:t>
      </w:r>
    </w:p>
    <w:p w:rsidR="004A06D7" w:rsidRPr="00C75504" w:rsidRDefault="004A06D7" w:rsidP="00C75504">
      <w:pPr>
        <w:spacing w:before="100" w:beforeAutospacing="1" w:after="100" w:afterAutospacing="1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75504">
        <w:rPr>
          <w:rFonts w:ascii="Times New Roman" w:hAnsi="Times New Roman" w:cs="Times New Roman"/>
          <w:b/>
          <w:bCs/>
          <w:color w:val="000000"/>
          <w:sz w:val="28"/>
          <w:szCs w:val="28"/>
        </w:rPr>
        <w:t> </w:t>
      </w:r>
    </w:p>
    <w:p w:rsidR="004A06D7" w:rsidRDefault="004A06D7" w:rsidP="003920AB">
      <w:pPr>
        <w:spacing w:before="100" w:beforeAutospacing="1" w:after="100" w:afterAutospacing="1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75504">
        <w:rPr>
          <w:rFonts w:ascii="Times New Roman" w:hAnsi="Times New Roman" w:cs="Times New Roman"/>
          <w:sz w:val="28"/>
          <w:szCs w:val="28"/>
        </w:rPr>
        <w:t>В соответствии с п.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C75504">
        <w:rPr>
          <w:rFonts w:ascii="Times New Roman" w:hAnsi="Times New Roman" w:cs="Times New Roman"/>
          <w:sz w:val="28"/>
          <w:szCs w:val="28"/>
        </w:rPr>
        <w:t xml:space="preserve"> ст. </w:t>
      </w:r>
      <w:r>
        <w:rPr>
          <w:rFonts w:ascii="Times New Roman" w:hAnsi="Times New Roman" w:cs="Times New Roman"/>
          <w:sz w:val="28"/>
          <w:szCs w:val="28"/>
        </w:rPr>
        <w:t>12.1</w:t>
      </w:r>
      <w:r w:rsidRPr="00C75504">
        <w:rPr>
          <w:rFonts w:ascii="Times New Roman" w:hAnsi="Times New Roman" w:cs="Times New Roman"/>
          <w:sz w:val="28"/>
          <w:szCs w:val="28"/>
        </w:rPr>
        <w:t xml:space="preserve"> Федеральн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C75504">
        <w:rPr>
          <w:rFonts w:ascii="Times New Roman" w:hAnsi="Times New Roman" w:cs="Times New Roman"/>
          <w:sz w:val="28"/>
          <w:szCs w:val="28"/>
        </w:rPr>
        <w:t xml:space="preserve"> закон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C75504">
        <w:rPr>
          <w:rFonts w:ascii="Times New Roman" w:hAnsi="Times New Roman" w:cs="Times New Roman"/>
          <w:sz w:val="28"/>
          <w:szCs w:val="28"/>
        </w:rPr>
        <w:t xml:space="preserve"> от 24.07.2002 N 101-ФЗ "Об обороте земель сельскохозяйственного назначения"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администрация Лоховского муниципального образования Новобурасского муниципального района Саратовской области</w:t>
      </w:r>
      <w:r w:rsidRPr="00C7550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информирует собственников земельных долей о гражданах – собственниках земельных долей, которых не распоряжались ими в течении трех и более лет с момента приобретения прав.</w:t>
      </w:r>
      <w:r w:rsidRPr="00C7550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4A06D7" w:rsidRPr="003920AB" w:rsidRDefault="004A06D7" w:rsidP="003920AB">
      <w:pPr>
        <w:spacing w:before="100" w:beforeAutospacing="1" w:after="100" w:afterAutospacing="1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Список собственников долей в праве на земельный участок сельскохозяйственного назначения, расположенный по адресу</w:t>
      </w:r>
      <w:r w:rsidRPr="00C75504">
        <w:rPr>
          <w:rFonts w:ascii="Times New Roman" w:hAnsi="Times New Roman" w:cs="Times New Roman"/>
          <w:sz w:val="28"/>
          <w:szCs w:val="28"/>
        </w:rPr>
        <w:t>:</w:t>
      </w:r>
      <w:r w:rsidRPr="003920A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Саратовская область</w:t>
      </w:r>
      <w:r w:rsidRPr="00C75504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Новобурасский </w:t>
      </w:r>
      <w:r w:rsidRPr="00C75504">
        <w:rPr>
          <w:rFonts w:ascii="Times New Roman" w:hAnsi="Times New Roman" w:cs="Times New Roman"/>
          <w:sz w:val="28"/>
          <w:szCs w:val="28"/>
        </w:rPr>
        <w:t xml:space="preserve">район, </w:t>
      </w:r>
      <w:r>
        <w:rPr>
          <w:rFonts w:ascii="Times New Roman" w:hAnsi="Times New Roman" w:cs="Times New Roman"/>
          <w:sz w:val="28"/>
          <w:szCs w:val="28"/>
        </w:rPr>
        <w:t>Лоховской административный округ с кадастровым номером 64:21:000000:23.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59"/>
        <w:gridCol w:w="5421"/>
        <w:gridCol w:w="3191"/>
      </w:tblGrid>
      <w:tr w:rsidR="004A06D7" w:rsidRPr="006A3D0D">
        <w:tc>
          <w:tcPr>
            <w:tcW w:w="959" w:type="dxa"/>
          </w:tcPr>
          <w:p w:rsidR="004A06D7" w:rsidRPr="00C75504" w:rsidRDefault="004A06D7" w:rsidP="00C75504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5504">
              <w:rPr>
                <w:rFonts w:ascii="Times New Roman" w:hAnsi="Times New Roman" w:cs="Times New Roman"/>
                <w:sz w:val="28"/>
                <w:szCs w:val="28"/>
              </w:rPr>
              <w:t>№ п\п</w:t>
            </w:r>
          </w:p>
        </w:tc>
        <w:tc>
          <w:tcPr>
            <w:tcW w:w="5421" w:type="dxa"/>
            <w:vAlign w:val="center"/>
          </w:tcPr>
          <w:p w:rsidR="004A06D7" w:rsidRPr="00C75504" w:rsidRDefault="004A06D7" w:rsidP="00893914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5504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3191" w:type="dxa"/>
          </w:tcPr>
          <w:p w:rsidR="004A06D7" w:rsidRPr="00C75504" w:rsidRDefault="004A06D7" w:rsidP="00C75504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5504">
              <w:rPr>
                <w:rFonts w:ascii="Times New Roman" w:hAnsi="Times New Roman" w:cs="Times New Roman"/>
                <w:sz w:val="28"/>
                <w:szCs w:val="28"/>
              </w:rPr>
              <w:t>Данные свидетельства о праве собственности на землю</w:t>
            </w:r>
          </w:p>
        </w:tc>
      </w:tr>
      <w:tr w:rsidR="004A06D7" w:rsidRPr="006A3D0D">
        <w:tc>
          <w:tcPr>
            <w:tcW w:w="959" w:type="dxa"/>
          </w:tcPr>
          <w:p w:rsidR="004A06D7" w:rsidRPr="00C75504" w:rsidRDefault="004A06D7" w:rsidP="00C75504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5504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421" w:type="dxa"/>
          </w:tcPr>
          <w:p w:rsidR="004A06D7" w:rsidRPr="00C75504" w:rsidRDefault="004A06D7" w:rsidP="00C75504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3D0D">
              <w:rPr>
                <w:rFonts w:ascii="Times New Roman" w:hAnsi="Times New Roman" w:cs="Times New Roman"/>
                <w:sz w:val="28"/>
                <w:szCs w:val="28"/>
              </w:rPr>
              <w:t>Арсентьева Елена Сергеевна</w:t>
            </w:r>
          </w:p>
        </w:tc>
        <w:tc>
          <w:tcPr>
            <w:tcW w:w="3191" w:type="dxa"/>
          </w:tcPr>
          <w:p w:rsidR="004A06D7" w:rsidRPr="00C75504" w:rsidRDefault="004A06D7" w:rsidP="00C75504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06D7" w:rsidRPr="006A3D0D">
        <w:tc>
          <w:tcPr>
            <w:tcW w:w="959" w:type="dxa"/>
          </w:tcPr>
          <w:p w:rsidR="004A06D7" w:rsidRPr="00C75504" w:rsidRDefault="004A06D7" w:rsidP="00C75504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421" w:type="dxa"/>
          </w:tcPr>
          <w:p w:rsidR="004A06D7" w:rsidRDefault="004A06D7" w:rsidP="00C75504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3D0D">
              <w:rPr>
                <w:rFonts w:ascii="Times New Roman" w:hAnsi="Times New Roman" w:cs="Times New Roman"/>
                <w:sz w:val="28"/>
                <w:szCs w:val="28"/>
              </w:rPr>
              <w:t>Бобров Виктор Александрович</w:t>
            </w:r>
          </w:p>
        </w:tc>
        <w:tc>
          <w:tcPr>
            <w:tcW w:w="3191" w:type="dxa"/>
          </w:tcPr>
          <w:p w:rsidR="004A06D7" w:rsidRPr="00C75504" w:rsidRDefault="004A06D7" w:rsidP="00C75504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06D7" w:rsidRPr="006A3D0D">
        <w:tc>
          <w:tcPr>
            <w:tcW w:w="959" w:type="dxa"/>
          </w:tcPr>
          <w:p w:rsidR="004A06D7" w:rsidRDefault="004A06D7" w:rsidP="00C75504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421" w:type="dxa"/>
          </w:tcPr>
          <w:p w:rsidR="004A06D7" w:rsidRDefault="004A06D7" w:rsidP="00C75504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3D0D">
              <w:rPr>
                <w:rFonts w:ascii="Times New Roman" w:hAnsi="Times New Roman" w:cs="Times New Roman"/>
                <w:sz w:val="28"/>
                <w:szCs w:val="28"/>
              </w:rPr>
              <w:t>Бочкова Клавдия Ивановна</w:t>
            </w:r>
          </w:p>
        </w:tc>
        <w:tc>
          <w:tcPr>
            <w:tcW w:w="3191" w:type="dxa"/>
          </w:tcPr>
          <w:p w:rsidR="004A06D7" w:rsidRPr="00893914" w:rsidRDefault="004A06D7" w:rsidP="00C75504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06D7" w:rsidRPr="006A3D0D">
        <w:tc>
          <w:tcPr>
            <w:tcW w:w="959" w:type="dxa"/>
          </w:tcPr>
          <w:p w:rsidR="004A06D7" w:rsidRDefault="004A06D7" w:rsidP="00C75504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421" w:type="dxa"/>
          </w:tcPr>
          <w:p w:rsidR="004A06D7" w:rsidRDefault="004A06D7" w:rsidP="00C75504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3D0D">
              <w:rPr>
                <w:rFonts w:ascii="Times New Roman" w:hAnsi="Times New Roman" w:cs="Times New Roman"/>
                <w:sz w:val="28"/>
                <w:szCs w:val="28"/>
              </w:rPr>
              <w:t>Балденкова Анна Яковлевна</w:t>
            </w:r>
          </w:p>
        </w:tc>
        <w:tc>
          <w:tcPr>
            <w:tcW w:w="3191" w:type="dxa"/>
          </w:tcPr>
          <w:p w:rsidR="004A06D7" w:rsidRPr="00C75504" w:rsidRDefault="004A06D7" w:rsidP="00C75504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06D7" w:rsidRPr="006A3D0D">
        <w:tc>
          <w:tcPr>
            <w:tcW w:w="959" w:type="dxa"/>
          </w:tcPr>
          <w:p w:rsidR="004A06D7" w:rsidRDefault="004A06D7" w:rsidP="00C75504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421" w:type="dxa"/>
          </w:tcPr>
          <w:p w:rsidR="004A06D7" w:rsidRDefault="004A06D7" w:rsidP="00C75504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3D0D">
              <w:rPr>
                <w:rFonts w:ascii="Times New Roman" w:hAnsi="Times New Roman" w:cs="Times New Roman"/>
                <w:sz w:val="28"/>
                <w:szCs w:val="28"/>
              </w:rPr>
              <w:t>Будникова Анастасия Андреевна</w:t>
            </w:r>
          </w:p>
        </w:tc>
        <w:tc>
          <w:tcPr>
            <w:tcW w:w="3191" w:type="dxa"/>
          </w:tcPr>
          <w:p w:rsidR="004A06D7" w:rsidRPr="006C3069" w:rsidRDefault="004A06D7" w:rsidP="006C3069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Свидетельство на право собственности на землю серия РФ-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III</w:t>
            </w:r>
            <w:r w:rsidRPr="007B2C4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САР-21</w:t>
            </w:r>
            <w:r w:rsidRPr="0089552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6C3069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№</w:t>
            </w:r>
            <w:r w:rsidRPr="00E92811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  <w:r w:rsidRPr="006C3069">
              <w:rPr>
                <w:rFonts w:ascii="Times New Roman" w:hAnsi="Times New Roman" w:cs="Times New Roman"/>
                <w:sz w:val="28"/>
                <w:szCs w:val="28"/>
              </w:rPr>
              <w:t>3999</w:t>
            </w:r>
          </w:p>
        </w:tc>
      </w:tr>
      <w:tr w:rsidR="004A06D7" w:rsidRPr="006A3D0D">
        <w:tc>
          <w:tcPr>
            <w:tcW w:w="959" w:type="dxa"/>
          </w:tcPr>
          <w:p w:rsidR="004A06D7" w:rsidRDefault="004A06D7" w:rsidP="00C75504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421" w:type="dxa"/>
          </w:tcPr>
          <w:p w:rsidR="004A06D7" w:rsidRDefault="004A06D7" w:rsidP="00C75504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3D0D">
              <w:rPr>
                <w:rFonts w:ascii="Times New Roman" w:hAnsi="Times New Roman" w:cs="Times New Roman"/>
                <w:sz w:val="28"/>
                <w:szCs w:val="28"/>
              </w:rPr>
              <w:t>Борзова Анна Ивановна</w:t>
            </w:r>
          </w:p>
        </w:tc>
        <w:tc>
          <w:tcPr>
            <w:tcW w:w="3191" w:type="dxa"/>
          </w:tcPr>
          <w:p w:rsidR="004A06D7" w:rsidRPr="00C75504" w:rsidRDefault="004A06D7" w:rsidP="00C75504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06D7" w:rsidRPr="006A3D0D">
        <w:tc>
          <w:tcPr>
            <w:tcW w:w="959" w:type="dxa"/>
          </w:tcPr>
          <w:p w:rsidR="004A06D7" w:rsidRDefault="004A06D7" w:rsidP="00C75504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421" w:type="dxa"/>
          </w:tcPr>
          <w:p w:rsidR="004A06D7" w:rsidRDefault="004A06D7" w:rsidP="00C75504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3D0D">
              <w:rPr>
                <w:rFonts w:ascii="Times New Roman" w:hAnsi="Times New Roman" w:cs="Times New Roman"/>
                <w:sz w:val="28"/>
                <w:szCs w:val="28"/>
              </w:rPr>
              <w:t>Бочкова Просковья Степановна</w:t>
            </w:r>
          </w:p>
        </w:tc>
        <w:tc>
          <w:tcPr>
            <w:tcW w:w="3191" w:type="dxa"/>
          </w:tcPr>
          <w:p w:rsidR="004A06D7" w:rsidRPr="00C75504" w:rsidRDefault="004A06D7" w:rsidP="00C75504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06D7" w:rsidRPr="006A3D0D">
        <w:tc>
          <w:tcPr>
            <w:tcW w:w="959" w:type="dxa"/>
          </w:tcPr>
          <w:p w:rsidR="004A06D7" w:rsidRDefault="004A06D7" w:rsidP="00893914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421" w:type="dxa"/>
          </w:tcPr>
          <w:p w:rsidR="004A06D7" w:rsidRDefault="004A06D7" w:rsidP="00C75504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3D0D">
              <w:rPr>
                <w:rFonts w:ascii="Times New Roman" w:hAnsi="Times New Roman" w:cs="Times New Roman"/>
                <w:sz w:val="28"/>
                <w:szCs w:val="28"/>
              </w:rPr>
              <w:t>Васильев Виктор Романович</w:t>
            </w:r>
          </w:p>
        </w:tc>
        <w:tc>
          <w:tcPr>
            <w:tcW w:w="3191" w:type="dxa"/>
          </w:tcPr>
          <w:p w:rsidR="004A06D7" w:rsidRPr="0021116E" w:rsidRDefault="004A06D7" w:rsidP="0021116E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Свидетельство на право собственности на землю серия РФ-</w:t>
            </w:r>
            <w:r w:rsidRPr="00C66E1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III</w:t>
            </w:r>
            <w:r w:rsidRPr="007B2C4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САР-21</w:t>
            </w:r>
            <w:r w:rsidRPr="0089552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6C3069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№</w:t>
            </w:r>
            <w:r w:rsidRPr="00E92811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  <w:r w:rsidRPr="006C306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21116E">
              <w:rPr>
                <w:rFonts w:ascii="Times New Roman" w:hAnsi="Times New Roman" w:cs="Times New Roman"/>
                <w:sz w:val="28"/>
                <w:szCs w:val="28"/>
              </w:rPr>
              <w:t>599</w:t>
            </w:r>
          </w:p>
        </w:tc>
      </w:tr>
      <w:tr w:rsidR="004A06D7" w:rsidRPr="006A3D0D">
        <w:tc>
          <w:tcPr>
            <w:tcW w:w="959" w:type="dxa"/>
          </w:tcPr>
          <w:p w:rsidR="004A06D7" w:rsidRDefault="004A06D7" w:rsidP="00893914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421" w:type="dxa"/>
          </w:tcPr>
          <w:p w:rsidR="004A06D7" w:rsidRDefault="004A06D7" w:rsidP="00C75504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3D0D">
              <w:rPr>
                <w:rFonts w:ascii="Times New Roman" w:hAnsi="Times New Roman" w:cs="Times New Roman"/>
                <w:sz w:val="28"/>
                <w:szCs w:val="28"/>
              </w:rPr>
              <w:t>Гармаш Валентина Дмитриевна</w:t>
            </w:r>
          </w:p>
        </w:tc>
        <w:tc>
          <w:tcPr>
            <w:tcW w:w="3191" w:type="dxa"/>
          </w:tcPr>
          <w:p w:rsidR="004A06D7" w:rsidRPr="0021116E" w:rsidRDefault="004A06D7" w:rsidP="0021116E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Свидетельство на право собственности на землю серия РФ-</w:t>
            </w:r>
            <w:r w:rsidRPr="00C66E1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III</w:t>
            </w:r>
            <w:r w:rsidRPr="007B2C4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САР-21</w:t>
            </w:r>
            <w:r w:rsidRPr="0089552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6C3069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№</w:t>
            </w:r>
            <w:r w:rsidRPr="00E92811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  <w:r w:rsidRPr="006C306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21116E">
              <w:rPr>
                <w:rFonts w:ascii="Times New Roman" w:hAnsi="Times New Roman" w:cs="Times New Roman"/>
                <w:sz w:val="28"/>
                <w:szCs w:val="28"/>
              </w:rPr>
              <w:t>607</w:t>
            </w:r>
          </w:p>
        </w:tc>
      </w:tr>
      <w:tr w:rsidR="004A06D7" w:rsidRPr="006A3D0D">
        <w:tc>
          <w:tcPr>
            <w:tcW w:w="959" w:type="dxa"/>
          </w:tcPr>
          <w:p w:rsidR="004A06D7" w:rsidRDefault="004A06D7" w:rsidP="00893914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421" w:type="dxa"/>
          </w:tcPr>
          <w:p w:rsidR="004A06D7" w:rsidRDefault="004A06D7" w:rsidP="00C75504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3D0D">
              <w:rPr>
                <w:rFonts w:ascii="Times New Roman" w:hAnsi="Times New Roman" w:cs="Times New Roman"/>
                <w:sz w:val="28"/>
                <w:szCs w:val="28"/>
              </w:rPr>
              <w:t>Гармаш Мария Ивановна</w:t>
            </w:r>
          </w:p>
        </w:tc>
        <w:tc>
          <w:tcPr>
            <w:tcW w:w="3191" w:type="dxa"/>
          </w:tcPr>
          <w:p w:rsidR="004A06D7" w:rsidRDefault="004A06D7" w:rsidP="00163FE6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06D7" w:rsidRPr="006A3D0D">
        <w:tc>
          <w:tcPr>
            <w:tcW w:w="959" w:type="dxa"/>
          </w:tcPr>
          <w:p w:rsidR="004A06D7" w:rsidRDefault="004A06D7" w:rsidP="00893914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421" w:type="dxa"/>
          </w:tcPr>
          <w:p w:rsidR="004A06D7" w:rsidRDefault="004A06D7" w:rsidP="00C75504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3D0D">
              <w:rPr>
                <w:rFonts w:ascii="Times New Roman" w:hAnsi="Times New Roman" w:cs="Times New Roman"/>
                <w:sz w:val="28"/>
                <w:szCs w:val="28"/>
              </w:rPr>
              <w:t>Гасанова Шекер Садыковна</w:t>
            </w:r>
          </w:p>
        </w:tc>
        <w:tc>
          <w:tcPr>
            <w:tcW w:w="3191" w:type="dxa"/>
          </w:tcPr>
          <w:p w:rsidR="004A06D7" w:rsidRPr="0021116E" w:rsidRDefault="004A06D7" w:rsidP="00E64FE2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Свидетельство на право собственности на землю серия РФ-</w:t>
            </w:r>
            <w:r w:rsidRPr="00C66E1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III</w:t>
            </w:r>
            <w:r w:rsidRPr="007B2C4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САР-21</w:t>
            </w:r>
            <w:r w:rsidRPr="0089552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6C3069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№</w:t>
            </w:r>
            <w:r w:rsidRPr="00E92811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  <w:r w:rsidRPr="006C306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21116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</w:tr>
      <w:tr w:rsidR="004A06D7" w:rsidRPr="006A3D0D">
        <w:tc>
          <w:tcPr>
            <w:tcW w:w="959" w:type="dxa"/>
          </w:tcPr>
          <w:p w:rsidR="004A06D7" w:rsidRDefault="004A06D7" w:rsidP="00893914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421" w:type="dxa"/>
          </w:tcPr>
          <w:p w:rsidR="004A06D7" w:rsidRDefault="004A06D7" w:rsidP="00C75504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3D0D">
              <w:rPr>
                <w:rFonts w:ascii="Times New Roman" w:hAnsi="Times New Roman" w:cs="Times New Roman"/>
                <w:sz w:val="28"/>
                <w:szCs w:val="28"/>
              </w:rPr>
              <w:t>Дук Виктор Августович</w:t>
            </w:r>
          </w:p>
        </w:tc>
        <w:tc>
          <w:tcPr>
            <w:tcW w:w="3191" w:type="dxa"/>
          </w:tcPr>
          <w:p w:rsidR="004A06D7" w:rsidRDefault="004A06D7" w:rsidP="00163FE6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06D7" w:rsidRPr="006A3D0D">
        <w:tc>
          <w:tcPr>
            <w:tcW w:w="959" w:type="dxa"/>
          </w:tcPr>
          <w:p w:rsidR="004A06D7" w:rsidRDefault="004A06D7" w:rsidP="00893914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421" w:type="dxa"/>
          </w:tcPr>
          <w:p w:rsidR="004A06D7" w:rsidRDefault="004A06D7" w:rsidP="00C75504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3D0D">
              <w:rPr>
                <w:rFonts w:ascii="Times New Roman" w:hAnsi="Times New Roman" w:cs="Times New Roman"/>
                <w:sz w:val="28"/>
                <w:szCs w:val="28"/>
              </w:rPr>
              <w:t>Дамаева Асия Исхаковна</w:t>
            </w:r>
          </w:p>
        </w:tc>
        <w:tc>
          <w:tcPr>
            <w:tcW w:w="3191" w:type="dxa"/>
          </w:tcPr>
          <w:p w:rsidR="004A06D7" w:rsidRDefault="004A06D7" w:rsidP="00163FE6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06D7" w:rsidRPr="006A3D0D">
        <w:trPr>
          <w:trHeight w:val="70"/>
        </w:trPr>
        <w:tc>
          <w:tcPr>
            <w:tcW w:w="959" w:type="dxa"/>
          </w:tcPr>
          <w:p w:rsidR="004A06D7" w:rsidRDefault="004A06D7" w:rsidP="00893914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421" w:type="dxa"/>
          </w:tcPr>
          <w:p w:rsidR="004A06D7" w:rsidRDefault="004A06D7" w:rsidP="00C75504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3D0D">
              <w:rPr>
                <w:rFonts w:ascii="Times New Roman" w:hAnsi="Times New Roman" w:cs="Times New Roman"/>
                <w:sz w:val="28"/>
                <w:szCs w:val="28"/>
              </w:rPr>
              <w:t>Дубровин Анатолий Владимирович</w:t>
            </w:r>
          </w:p>
        </w:tc>
        <w:tc>
          <w:tcPr>
            <w:tcW w:w="3191" w:type="dxa"/>
          </w:tcPr>
          <w:p w:rsidR="004A06D7" w:rsidRPr="0021116E" w:rsidRDefault="004A06D7" w:rsidP="002426FD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Свидетельство на право собственности на землю серия РФ-</w:t>
            </w:r>
            <w:r w:rsidRPr="00C66E1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III</w:t>
            </w:r>
            <w:r w:rsidRPr="007B2C4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САР-21</w:t>
            </w:r>
            <w:r w:rsidRPr="0089552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6C3069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№</w:t>
            </w:r>
            <w:r w:rsidRPr="00E92811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  <w:r w:rsidRPr="006C306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21116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4A06D7" w:rsidRPr="006A3D0D">
        <w:tc>
          <w:tcPr>
            <w:tcW w:w="959" w:type="dxa"/>
          </w:tcPr>
          <w:p w:rsidR="004A06D7" w:rsidRDefault="004A06D7" w:rsidP="00893914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421" w:type="dxa"/>
          </w:tcPr>
          <w:p w:rsidR="004A06D7" w:rsidRPr="006A3D0D" w:rsidRDefault="004A06D7" w:rsidP="00C75504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3D0D">
              <w:rPr>
                <w:rFonts w:ascii="Times New Roman" w:hAnsi="Times New Roman" w:cs="Times New Roman"/>
                <w:sz w:val="28"/>
                <w:szCs w:val="28"/>
              </w:rPr>
              <w:t>Ерганинова Клавдия Филипповна</w:t>
            </w:r>
          </w:p>
        </w:tc>
        <w:tc>
          <w:tcPr>
            <w:tcW w:w="3191" w:type="dxa"/>
          </w:tcPr>
          <w:p w:rsidR="004A06D7" w:rsidRPr="0021116E" w:rsidRDefault="004A06D7" w:rsidP="00E64FE2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Свидетельство на право собственности на землю серия РФ-</w:t>
            </w:r>
            <w:r w:rsidRPr="00C66E1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III</w:t>
            </w:r>
            <w:r w:rsidRPr="007B2C4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САР-21</w:t>
            </w:r>
            <w:r w:rsidRPr="0089552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6C3069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№</w:t>
            </w:r>
            <w:r w:rsidRPr="00E92811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  <w:r w:rsidRPr="006C306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21116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</w:tr>
      <w:tr w:rsidR="004A06D7" w:rsidRPr="006A3D0D">
        <w:tc>
          <w:tcPr>
            <w:tcW w:w="959" w:type="dxa"/>
          </w:tcPr>
          <w:p w:rsidR="004A06D7" w:rsidRDefault="004A06D7" w:rsidP="00893914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421" w:type="dxa"/>
          </w:tcPr>
          <w:p w:rsidR="004A06D7" w:rsidRPr="006A3D0D" w:rsidRDefault="004A06D7" w:rsidP="00C75504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3D0D">
              <w:rPr>
                <w:rFonts w:ascii="Times New Roman" w:hAnsi="Times New Roman" w:cs="Times New Roman"/>
                <w:sz w:val="28"/>
                <w:szCs w:val="28"/>
              </w:rPr>
              <w:t>Зеленцов Сергей Николаевич</w:t>
            </w:r>
          </w:p>
        </w:tc>
        <w:tc>
          <w:tcPr>
            <w:tcW w:w="3191" w:type="dxa"/>
          </w:tcPr>
          <w:p w:rsidR="004A06D7" w:rsidRPr="0021116E" w:rsidRDefault="004A06D7" w:rsidP="002426FD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Свидетельство на право собственности на землю серия РФ-</w:t>
            </w:r>
            <w:r w:rsidRPr="00C66E1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III</w:t>
            </w:r>
            <w:r w:rsidRPr="007B2C4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САР-21</w:t>
            </w:r>
            <w:r w:rsidRPr="0089552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6C3069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№</w:t>
            </w:r>
            <w:r w:rsidRPr="00E92811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  <w:r w:rsidRPr="006C306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21116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</w:tr>
      <w:tr w:rsidR="004A06D7" w:rsidRPr="006A3D0D">
        <w:tc>
          <w:tcPr>
            <w:tcW w:w="959" w:type="dxa"/>
          </w:tcPr>
          <w:p w:rsidR="004A06D7" w:rsidRDefault="004A06D7" w:rsidP="00893914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421" w:type="dxa"/>
          </w:tcPr>
          <w:p w:rsidR="004A06D7" w:rsidRPr="006A3D0D" w:rsidRDefault="004A06D7" w:rsidP="00C75504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3D0D">
              <w:rPr>
                <w:rFonts w:ascii="Times New Roman" w:hAnsi="Times New Roman" w:cs="Times New Roman"/>
                <w:sz w:val="28"/>
                <w:szCs w:val="28"/>
              </w:rPr>
              <w:t>Зимин Михаил Васильевич</w:t>
            </w:r>
          </w:p>
        </w:tc>
        <w:tc>
          <w:tcPr>
            <w:tcW w:w="3191" w:type="dxa"/>
          </w:tcPr>
          <w:p w:rsidR="004A06D7" w:rsidRPr="0021116E" w:rsidRDefault="004A06D7" w:rsidP="00E64FE2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Свидетельство на право собственности на землю серия РФ-</w:t>
            </w:r>
            <w:r w:rsidRPr="00C66E1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III</w:t>
            </w:r>
            <w:r w:rsidRPr="007B2C4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САР-21</w:t>
            </w:r>
            <w:r w:rsidRPr="0089552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6C3069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№</w:t>
            </w:r>
            <w:r w:rsidRPr="00E92811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  <w:r w:rsidRPr="006C306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21116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</w:tr>
      <w:tr w:rsidR="004A06D7" w:rsidRPr="006A3D0D">
        <w:tc>
          <w:tcPr>
            <w:tcW w:w="959" w:type="dxa"/>
          </w:tcPr>
          <w:p w:rsidR="004A06D7" w:rsidRDefault="004A06D7" w:rsidP="00893914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421" w:type="dxa"/>
          </w:tcPr>
          <w:p w:rsidR="004A06D7" w:rsidRPr="006A3D0D" w:rsidRDefault="004A06D7" w:rsidP="00C75504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3D0D">
              <w:rPr>
                <w:rFonts w:ascii="Times New Roman" w:hAnsi="Times New Roman" w:cs="Times New Roman"/>
                <w:sz w:val="28"/>
                <w:szCs w:val="28"/>
              </w:rPr>
              <w:t>Заварзина Елена Васильевна</w:t>
            </w:r>
          </w:p>
        </w:tc>
        <w:tc>
          <w:tcPr>
            <w:tcW w:w="3191" w:type="dxa"/>
          </w:tcPr>
          <w:p w:rsidR="004A06D7" w:rsidRDefault="004A06D7" w:rsidP="00163FE6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06D7" w:rsidRPr="006A3D0D">
        <w:tc>
          <w:tcPr>
            <w:tcW w:w="959" w:type="dxa"/>
          </w:tcPr>
          <w:p w:rsidR="004A06D7" w:rsidRDefault="004A06D7" w:rsidP="00893914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421" w:type="dxa"/>
          </w:tcPr>
          <w:p w:rsidR="004A06D7" w:rsidRPr="006A3D0D" w:rsidRDefault="004A06D7" w:rsidP="00C75504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3D0D">
              <w:rPr>
                <w:rFonts w:ascii="Times New Roman" w:hAnsi="Times New Roman" w:cs="Times New Roman"/>
                <w:sz w:val="28"/>
                <w:szCs w:val="28"/>
              </w:rPr>
              <w:t>Замарина Прасковья Васильевна</w:t>
            </w:r>
          </w:p>
        </w:tc>
        <w:tc>
          <w:tcPr>
            <w:tcW w:w="3191" w:type="dxa"/>
          </w:tcPr>
          <w:p w:rsidR="004A06D7" w:rsidRPr="0021116E" w:rsidRDefault="004A06D7" w:rsidP="00E64FE2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Свидетельство на право собственности на землю серия РФ-</w:t>
            </w:r>
            <w:r w:rsidRPr="00C66E1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III</w:t>
            </w:r>
            <w:r w:rsidRPr="007B2C4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САР-21</w:t>
            </w:r>
            <w:r w:rsidRPr="0089552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6C3069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№</w:t>
            </w:r>
            <w:r w:rsidRPr="00E92811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  <w:r w:rsidRPr="006C306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21116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</w:tr>
      <w:tr w:rsidR="004A06D7" w:rsidRPr="006A3D0D">
        <w:tc>
          <w:tcPr>
            <w:tcW w:w="959" w:type="dxa"/>
          </w:tcPr>
          <w:p w:rsidR="004A06D7" w:rsidRDefault="004A06D7" w:rsidP="00893914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421" w:type="dxa"/>
          </w:tcPr>
          <w:p w:rsidR="004A06D7" w:rsidRPr="006A3D0D" w:rsidRDefault="004A06D7" w:rsidP="00C75504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3D0D">
              <w:rPr>
                <w:rFonts w:ascii="Times New Roman" w:hAnsi="Times New Roman" w:cs="Times New Roman"/>
                <w:sz w:val="28"/>
                <w:szCs w:val="28"/>
              </w:rPr>
              <w:t>Замарина Александра Михайловна</w:t>
            </w:r>
          </w:p>
        </w:tc>
        <w:tc>
          <w:tcPr>
            <w:tcW w:w="3191" w:type="dxa"/>
          </w:tcPr>
          <w:p w:rsidR="004A06D7" w:rsidRDefault="004A06D7" w:rsidP="00163FE6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06D7" w:rsidRPr="006A3D0D">
        <w:tc>
          <w:tcPr>
            <w:tcW w:w="959" w:type="dxa"/>
          </w:tcPr>
          <w:p w:rsidR="004A06D7" w:rsidRDefault="004A06D7" w:rsidP="00893914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421" w:type="dxa"/>
          </w:tcPr>
          <w:p w:rsidR="004A06D7" w:rsidRPr="006A3D0D" w:rsidRDefault="004A06D7" w:rsidP="00C75504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3D0D">
              <w:rPr>
                <w:rFonts w:ascii="Times New Roman" w:hAnsi="Times New Roman" w:cs="Times New Roman"/>
                <w:sz w:val="28"/>
                <w:szCs w:val="28"/>
              </w:rPr>
              <w:t>Зыкова Анна Ефимовна</w:t>
            </w:r>
          </w:p>
        </w:tc>
        <w:tc>
          <w:tcPr>
            <w:tcW w:w="3191" w:type="dxa"/>
          </w:tcPr>
          <w:p w:rsidR="004A06D7" w:rsidRPr="0021116E" w:rsidRDefault="004A06D7" w:rsidP="002426FD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Свидетельство на право собственности на землю серия РФ-</w:t>
            </w:r>
            <w:r w:rsidRPr="00C66E1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III</w:t>
            </w:r>
            <w:r w:rsidRPr="007B2C4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САР-21</w:t>
            </w:r>
            <w:r w:rsidRPr="0089552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6C3069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№</w:t>
            </w:r>
            <w:r w:rsidRPr="00E92811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  <w:r w:rsidRPr="006C306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21116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</w:tr>
      <w:tr w:rsidR="004A06D7" w:rsidRPr="006A3D0D">
        <w:tc>
          <w:tcPr>
            <w:tcW w:w="959" w:type="dxa"/>
          </w:tcPr>
          <w:p w:rsidR="004A06D7" w:rsidRDefault="004A06D7" w:rsidP="00893914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421" w:type="dxa"/>
          </w:tcPr>
          <w:p w:rsidR="004A06D7" w:rsidRPr="006A3D0D" w:rsidRDefault="004A06D7" w:rsidP="00C75504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3D0D">
              <w:rPr>
                <w:rFonts w:ascii="Times New Roman" w:hAnsi="Times New Roman" w:cs="Times New Roman"/>
                <w:sz w:val="28"/>
                <w:szCs w:val="28"/>
              </w:rPr>
              <w:t>Изотова Татьяна Николаевна</w:t>
            </w:r>
          </w:p>
        </w:tc>
        <w:tc>
          <w:tcPr>
            <w:tcW w:w="3191" w:type="dxa"/>
          </w:tcPr>
          <w:p w:rsidR="004A06D7" w:rsidRDefault="004A06D7" w:rsidP="00163FE6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06D7" w:rsidRPr="006A3D0D">
        <w:tc>
          <w:tcPr>
            <w:tcW w:w="959" w:type="dxa"/>
          </w:tcPr>
          <w:p w:rsidR="004A06D7" w:rsidRDefault="004A06D7" w:rsidP="00893914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421" w:type="dxa"/>
          </w:tcPr>
          <w:p w:rsidR="004A06D7" w:rsidRPr="006A3D0D" w:rsidRDefault="004A06D7" w:rsidP="00C75504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3D0D">
              <w:rPr>
                <w:rFonts w:ascii="Times New Roman" w:hAnsi="Times New Roman" w:cs="Times New Roman"/>
                <w:sz w:val="28"/>
                <w:szCs w:val="28"/>
              </w:rPr>
              <w:t>Исайкова Аграфена Михайловна</w:t>
            </w:r>
          </w:p>
        </w:tc>
        <w:tc>
          <w:tcPr>
            <w:tcW w:w="3191" w:type="dxa"/>
          </w:tcPr>
          <w:p w:rsidR="004A06D7" w:rsidRDefault="004A06D7" w:rsidP="00163FE6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06D7" w:rsidRPr="006A3D0D">
        <w:tc>
          <w:tcPr>
            <w:tcW w:w="959" w:type="dxa"/>
          </w:tcPr>
          <w:p w:rsidR="004A06D7" w:rsidRDefault="004A06D7" w:rsidP="00893914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421" w:type="dxa"/>
          </w:tcPr>
          <w:p w:rsidR="004A06D7" w:rsidRPr="006A3D0D" w:rsidRDefault="004A06D7" w:rsidP="00C75504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3D0D">
              <w:rPr>
                <w:rFonts w:ascii="Times New Roman" w:hAnsi="Times New Roman" w:cs="Times New Roman"/>
                <w:sz w:val="28"/>
                <w:szCs w:val="28"/>
              </w:rPr>
              <w:t>Иванова Анна Владимировна</w:t>
            </w:r>
          </w:p>
        </w:tc>
        <w:tc>
          <w:tcPr>
            <w:tcW w:w="3191" w:type="dxa"/>
          </w:tcPr>
          <w:p w:rsidR="004A06D7" w:rsidRPr="0021116E" w:rsidRDefault="004A06D7" w:rsidP="00DC5800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Свидетельство на право собственности на землю серия РФ-</w:t>
            </w:r>
            <w:r w:rsidRPr="00C66E1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III</w:t>
            </w:r>
            <w:r w:rsidRPr="007B2C4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САР-21</w:t>
            </w:r>
            <w:r w:rsidRPr="0089552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6C3069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№</w:t>
            </w:r>
            <w:r w:rsidRPr="00E92811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  <w:r w:rsidRPr="006C306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21116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</w:tr>
      <w:tr w:rsidR="004A06D7" w:rsidRPr="006A3D0D">
        <w:tc>
          <w:tcPr>
            <w:tcW w:w="959" w:type="dxa"/>
          </w:tcPr>
          <w:p w:rsidR="004A06D7" w:rsidRDefault="004A06D7" w:rsidP="00893914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421" w:type="dxa"/>
          </w:tcPr>
          <w:p w:rsidR="004A06D7" w:rsidRPr="006A3D0D" w:rsidRDefault="004A06D7" w:rsidP="00C75504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3D0D">
              <w:rPr>
                <w:rFonts w:ascii="Times New Roman" w:hAnsi="Times New Roman" w:cs="Times New Roman"/>
                <w:sz w:val="28"/>
                <w:szCs w:val="28"/>
              </w:rPr>
              <w:t>Иванова Елизавета Николаевна</w:t>
            </w:r>
          </w:p>
        </w:tc>
        <w:tc>
          <w:tcPr>
            <w:tcW w:w="3191" w:type="dxa"/>
          </w:tcPr>
          <w:p w:rsidR="004A06D7" w:rsidRDefault="004A06D7" w:rsidP="00163FE6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06D7" w:rsidRPr="006A3D0D">
        <w:tc>
          <w:tcPr>
            <w:tcW w:w="959" w:type="dxa"/>
          </w:tcPr>
          <w:p w:rsidR="004A06D7" w:rsidRDefault="004A06D7" w:rsidP="00893914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421" w:type="dxa"/>
          </w:tcPr>
          <w:p w:rsidR="004A06D7" w:rsidRPr="006A3D0D" w:rsidRDefault="004A06D7" w:rsidP="00C75504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3D0D">
              <w:rPr>
                <w:rFonts w:ascii="Times New Roman" w:hAnsi="Times New Roman" w:cs="Times New Roman"/>
                <w:sz w:val="28"/>
                <w:szCs w:val="28"/>
              </w:rPr>
              <w:t>Иргискина Валентина Яковлевна</w:t>
            </w:r>
          </w:p>
        </w:tc>
        <w:tc>
          <w:tcPr>
            <w:tcW w:w="3191" w:type="dxa"/>
          </w:tcPr>
          <w:p w:rsidR="004A06D7" w:rsidRDefault="004A06D7" w:rsidP="00163FE6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06D7" w:rsidRPr="006A3D0D">
        <w:tc>
          <w:tcPr>
            <w:tcW w:w="959" w:type="dxa"/>
          </w:tcPr>
          <w:p w:rsidR="004A06D7" w:rsidRDefault="004A06D7" w:rsidP="00893914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421" w:type="dxa"/>
          </w:tcPr>
          <w:p w:rsidR="004A06D7" w:rsidRPr="006A3D0D" w:rsidRDefault="004A06D7" w:rsidP="00C75504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3D0D">
              <w:rPr>
                <w:rFonts w:ascii="Times New Roman" w:hAnsi="Times New Roman" w:cs="Times New Roman"/>
                <w:sz w:val="28"/>
                <w:szCs w:val="28"/>
              </w:rPr>
              <w:t>Копков Геннадий Григорьевич</w:t>
            </w:r>
          </w:p>
        </w:tc>
        <w:tc>
          <w:tcPr>
            <w:tcW w:w="3191" w:type="dxa"/>
          </w:tcPr>
          <w:p w:rsidR="004A06D7" w:rsidRDefault="004A06D7" w:rsidP="00163FE6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06D7" w:rsidRPr="006A3D0D">
        <w:tc>
          <w:tcPr>
            <w:tcW w:w="959" w:type="dxa"/>
          </w:tcPr>
          <w:p w:rsidR="004A06D7" w:rsidRDefault="004A06D7" w:rsidP="00893914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421" w:type="dxa"/>
          </w:tcPr>
          <w:p w:rsidR="004A06D7" w:rsidRPr="006A3D0D" w:rsidRDefault="004A06D7" w:rsidP="00C75504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3D0D">
              <w:rPr>
                <w:rFonts w:ascii="Times New Roman" w:hAnsi="Times New Roman" w:cs="Times New Roman"/>
                <w:sz w:val="28"/>
                <w:szCs w:val="28"/>
              </w:rPr>
              <w:t>Курбанов Курбан Абакарович</w:t>
            </w:r>
          </w:p>
        </w:tc>
        <w:tc>
          <w:tcPr>
            <w:tcW w:w="3191" w:type="dxa"/>
          </w:tcPr>
          <w:p w:rsidR="004A06D7" w:rsidRDefault="004A06D7" w:rsidP="00163FE6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06D7" w:rsidRPr="006A3D0D">
        <w:tc>
          <w:tcPr>
            <w:tcW w:w="959" w:type="dxa"/>
          </w:tcPr>
          <w:p w:rsidR="004A06D7" w:rsidRDefault="004A06D7" w:rsidP="00893914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421" w:type="dxa"/>
          </w:tcPr>
          <w:p w:rsidR="004A06D7" w:rsidRPr="006A3D0D" w:rsidRDefault="004A06D7" w:rsidP="00C75504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3D0D">
              <w:rPr>
                <w:rFonts w:ascii="Times New Roman" w:hAnsi="Times New Roman" w:cs="Times New Roman"/>
                <w:sz w:val="28"/>
                <w:szCs w:val="28"/>
              </w:rPr>
              <w:t>Кулагин Владимир Иванович</w:t>
            </w:r>
          </w:p>
        </w:tc>
        <w:tc>
          <w:tcPr>
            <w:tcW w:w="3191" w:type="dxa"/>
          </w:tcPr>
          <w:p w:rsidR="004A06D7" w:rsidRDefault="004A06D7" w:rsidP="00163FE6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06D7" w:rsidRPr="006A3D0D">
        <w:tc>
          <w:tcPr>
            <w:tcW w:w="959" w:type="dxa"/>
          </w:tcPr>
          <w:p w:rsidR="004A06D7" w:rsidRDefault="004A06D7" w:rsidP="00893914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421" w:type="dxa"/>
          </w:tcPr>
          <w:p w:rsidR="004A06D7" w:rsidRPr="006A3D0D" w:rsidRDefault="004A06D7" w:rsidP="00C75504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3D0D">
              <w:rPr>
                <w:rFonts w:ascii="Times New Roman" w:hAnsi="Times New Roman" w:cs="Times New Roman"/>
                <w:sz w:val="28"/>
                <w:szCs w:val="28"/>
              </w:rPr>
              <w:t>Казанова Закия Хамзяевна</w:t>
            </w:r>
          </w:p>
        </w:tc>
        <w:tc>
          <w:tcPr>
            <w:tcW w:w="3191" w:type="dxa"/>
          </w:tcPr>
          <w:p w:rsidR="004A06D7" w:rsidRDefault="004A06D7" w:rsidP="00163FE6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06D7" w:rsidRPr="006A3D0D">
        <w:tc>
          <w:tcPr>
            <w:tcW w:w="959" w:type="dxa"/>
          </w:tcPr>
          <w:p w:rsidR="004A06D7" w:rsidRDefault="004A06D7" w:rsidP="00893914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421" w:type="dxa"/>
          </w:tcPr>
          <w:p w:rsidR="004A06D7" w:rsidRPr="006A3D0D" w:rsidRDefault="004A06D7" w:rsidP="00C75504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3D0D">
              <w:rPr>
                <w:rFonts w:ascii="Times New Roman" w:hAnsi="Times New Roman" w:cs="Times New Roman"/>
                <w:sz w:val="28"/>
                <w:szCs w:val="28"/>
              </w:rPr>
              <w:t>Коннова Лидия Федоровна</w:t>
            </w:r>
          </w:p>
        </w:tc>
        <w:tc>
          <w:tcPr>
            <w:tcW w:w="3191" w:type="dxa"/>
          </w:tcPr>
          <w:p w:rsidR="004A06D7" w:rsidRDefault="004A06D7" w:rsidP="00163FE6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06D7" w:rsidRPr="006A3D0D">
        <w:tc>
          <w:tcPr>
            <w:tcW w:w="959" w:type="dxa"/>
          </w:tcPr>
          <w:p w:rsidR="004A06D7" w:rsidRDefault="004A06D7" w:rsidP="00893914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421" w:type="dxa"/>
          </w:tcPr>
          <w:p w:rsidR="004A06D7" w:rsidRPr="006A3D0D" w:rsidRDefault="004A06D7" w:rsidP="00C75504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3D0D">
              <w:rPr>
                <w:rFonts w:ascii="Times New Roman" w:hAnsi="Times New Roman" w:cs="Times New Roman"/>
                <w:sz w:val="28"/>
                <w:szCs w:val="28"/>
              </w:rPr>
              <w:t>Коннов Роман Николаевич</w:t>
            </w:r>
          </w:p>
        </w:tc>
        <w:tc>
          <w:tcPr>
            <w:tcW w:w="3191" w:type="dxa"/>
          </w:tcPr>
          <w:p w:rsidR="004A06D7" w:rsidRDefault="004A06D7" w:rsidP="00163FE6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06D7" w:rsidRPr="006A3D0D">
        <w:tc>
          <w:tcPr>
            <w:tcW w:w="959" w:type="dxa"/>
          </w:tcPr>
          <w:p w:rsidR="004A06D7" w:rsidRDefault="004A06D7" w:rsidP="00893914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421" w:type="dxa"/>
          </w:tcPr>
          <w:p w:rsidR="004A06D7" w:rsidRPr="006A3D0D" w:rsidRDefault="004A06D7" w:rsidP="00C75504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3D0D">
              <w:rPr>
                <w:rFonts w:ascii="Times New Roman" w:hAnsi="Times New Roman" w:cs="Times New Roman"/>
                <w:sz w:val="28"/>
                <w:szCs w:val="28"/>
              </w:rPr>
              <w:t>Казанкина Мария Алексеевна</w:t>
            </w:r>
          </w:p>
        </w:tc>
        <w:tc>
          <w:tcPr>
            <w:tcW w:w="3191" w:type="dxa"/>
          </w:tcPr>
          <w:p w:rsidR="004A06D7" w:rsidRDefault="004A06D7" w:rsidP="00163FE6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06D7" w:rsidRPr="006A3D0D">
        <w:tc>
          <w:tcPr>
            <w:tcW w:w="959" w:type="dxa"/>
          </w:tcPr>
          <w:p w:rsidR="004A06D7" w:rsidRDefault="004A06D7" w:rsidP="00893914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421" w:type="dxa"/>
          </w:tcPr>
          <w:p w:rsidR="004A06D7" w:rsidRPr="006A3D0D" w:rsidRDefault="004A06D7" w:rsidP="00C75504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3D0D">
              <w:rPr>
                <w:rFonts w:ascii="Times New Roman" w:hAnsi="Times New Roman" w:cs="Times New Roman"/>
                <w:sz w:val="28"/>
                <w:szCs w:val="28"/>
              </w:rPr>
              <w:t>Казанкина Евдокия Григорьевна</w:t>
            </w:r>
          </w:p>
        </w:tc>
        <w:tc>
          <w:tcPr>
            <w:tcW w:w="3191" w:type="dxa"/>
          </w:tcPr>
          <w:p w:rsidR="004A06D7" w:rsidRPr="0021116E" w:rsidRDefault="004A06D7" w:rsidP="00DC5800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Свидетельство на право собственности на землю серия РФ-</w:t>
            </w:r>
            <w:r w:rsidRPr="00C66E1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III</w:t>
            </w:r>
            <w:r w:rsidRPr="007B2C4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САР-21</w:t>
            </w:r>
            <w:r w:rsidRPr="0089552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6C3069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№</w:t>
            </w:r>
            <w:r w:rsidRPr="00E92811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  <w:r w:rsidRPr="006C306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730</w:t>
            </w:r>
          </w:p>
        </w:tc>
      </w:tr>
      <w:tr w:rsidR="004A06D7" w:rsidRPr="006A3D0D">
        <w:tc>
          <w:tcPr>
            <w:tcW w:w="959" w:type="dxa"/>
          </w:tcPr>
          <w:p w:rsidR="004A06D7" w:rsidRDefault="004A06D7" w:rsidP="00893914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421" w:type="dxa"/>
          </w:tcPr>
          <w:p w:rsidR="004A06D7" w:rsidRPr="006A3D0D" w:rsidRDefault="004A06D7" w:rsidP="00C75504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3D0D">
              <w:rPr>
                <w:rFonts w:ascii="Times New Roman" w:hAnsi="Times New Roman" w:cs="Times New Roman"/>
                <w:sz w:val="28"/>
                <w:szCs w:val="28"/>
              </w:rPr>
              <w:t>Казанкина Екатерина Тимофеевна</w:t>
            </w:r>
          </w:p>
        </w:tc>
        <w:tc>
          <w:tcPr>
            <w:tcW w:w="3191" w:type="dxa"/>
          </w:tcPr>
          <w:p w:rsidR="004A06D7" w:rsidRDefault="004A06D7" w:rsidP="00163FE6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06D7" w:rsidRPr="006A3D0D">
        <w:tc>
          <w:tcPr>
            <w:tcW w:w="959" w:type="dxa"/>
          </w:tcPr>
          <w:p w:rsidR="004A06D7" w:rsidRDefault="004A06D7" w:rsidP="00893914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421" w:type="dxa"/>
          </w:tcPr>
          <w:p w:rsidR="004A06D7" w:rsidRPr="006A3D0D" w:rsidRDefault="004A06D7" w:rsidP="00C75504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3D0D">
              <w:rPr>
                <w:rFonts w:ascii="Times New Roman" w:hAnsi="Times New Roman" w:cs="Times New Roman"/>
                <w:sz w:val="28"/>
                <w:szCs w:val="28"/>
              </w:rPr>
              <w:t>Колесова Ольга Владимировна</w:t>
            </w:r>
          </w:p>
        </w:tc>
        <w:tc>
          <w:tcPr>
            <w:tcW w:w="3191" w:type="dxa"/>
          </w:tcPr>
          <w:p w:rsidR="004A06D7" w:rsidRDefault="004A06D7" w:rsidP="00163FE6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06D7" w:rsidRPr="006A3D0D">
        <w:tc>
          <w:tcPr>
            <w:tcW w:w="959" w:type="dxa"/>
          </w:tcPr>
          <w:p w:rsidR="004A06D7" w:rsidRDefault="004A06D7" w:rsidP="00893914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421" w:type="dxa"/>
          </w:tcPr>
          <w:p w:rsidR="004A06D7" w:rsidRPr="006A3D0D" w:rsidRDefault="004A06D7" w:rsidP="00C75504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3D0D">
              <w:rPr>
                <w:rFonts w:ascii="Times New Roman" w:hAnsi="Times New Roman" w:cs="Times New Roman"/>
                <w:sz w:val="28"/>
                <w:szCs w:val="28"/>
              </w:rPr>
              <w:t>Микайлова Сония Саркисовна</w:t>
            </w:r>
          </w:p>
        </w:tc>
        <w:tc>
          <w:tcPr>
            <w:tcW w:w="3191" w:type="dxa"/>
          </w:tcPr>
          <w:p w:rsidR="004A06D7" w:rsidRDefault="004A06D7" w:rsidP="00163FE6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06D7" w:rsidRPr="006A3D0D">
        <w:tc>
          <w:tcPr>
            <w:tcW w:w="959" w:type="dxa"/>
          </w:tcPr>
          <w:p w:rsidR="004A06D7" w:rsidRDefault="004A06D7" w:rsidP="00893914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421" w:type="dxa"/>
          </w:tcPr>
          <w:p w:rsidR="004A06D7" w:rsidRPr="006A3D0D" w:rsidRDefault="004A06D7" w:rsidP="00C75504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3D0D">
              <w:rPr>
                <w:rFonts w:ascii="Times New Roman" w:hAnsi="Times New Roman" w:cs="Times New Roman"/>
                <w:sz w:val="28"/>
                <w:szCs w:val="28"/>
              </w:rPr>
              <w:t>Максимова Татьяна Григорьевна</w:t>
            </w:r>
          </w:p>
        </w:tc>
        <w:tc>
          <w:tcPr>
            <w:tcW w:w="3191" w:type="dxa"/>
          </w:tcPr>
          <w:p w:rsidR="004A06D7" w:rsidRDefault="004A06D7" w:rsidP="00163FE6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06D7" w:rsidRPr="006A3D0D">
        <w:tc>
          <w:tcPr>
            <w:tcW w:w="959" w:type="dxa"/>
          </w:tcPr>
          <w:p w:rsidR="004A06D7" w:rsidRDefault="004A06D7" w:rsidP="00893914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421" w:type="dxa"/>
          </w:tcPr>
          <w:p w:rsidR="004A06D7" w:rsidRPr="006A3D0D" w:rsidRDefault="004A06D7" w:rsidP="00C75504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3D0D">
              <w:rPr>
                <w:rFonts w:ascii="Times New Roman" w:hAnsi="Times New Roman" w:cs="Times New Roman"/>
                <w:sz w:val="28"/>
                <w:szCs w:val="28"/>
              </w:rPr>
              <w:t>Макаева Римма Михайловна</w:t>
            </w:r>
          </w:p>
        </w:tc>
        <w:tc>
          <w:tcPr>
            <w:tcW w:w="3191" w:type="dxa"/>
          </w:tcPr>
          <w:p w:rsidR="004A06D7" w:rsidRDefault="004A06D7" w:rsidP="00163FE6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06D7" w:rsidRPr="006A3D0D">
        <w:tc>
          <w:tcPr>
            <w:tcW w:w="959" w:type="dxa"/>
          </w:tcPr>
          <w:p w:rsidR="004A06D7" w:rsidRDefault="004A06D7" w:rsidP="00893914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421" w:type="dxa"/>
          </w:tcPr>
          <w:p w:rsidR="004A06D7" w:rsidRPr="006A3D0D" w:rsidRDefault="004A06D7" w:rsidP="00C75504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3D0D">
              <w:rPr>
                <w:rFonts w:ascii="Times New Roman" w:hAnsi="Times New Roman" w:cs="Times New Roman"/>
                <w:sz w:val="28"/>
                <w:szCs w:val="28"/>
              </w:rPr>
              <w:t>Милованова Александра Алексеевна</w:t>
            </w:r>
          </w:p>
        </w:tc>
        <w:tc>
          <w:tcPr>
            <w:tcW w:w="3191" w:type="dxa"/>
          </w:tcPr>
          <w:p w:rsidR="004A06D7" w:rsidRPr="00EB5985" w:rsidRDefault="004A06D7" w:rsidP="00EB5985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Свидетельство на право собственности на землю серия РФ-</w:t>
            </w:r>
            <w:r w:rsidRPr="00C66E1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III</w:t>
            </w:r>
            <w:r w:rsidRPr="007B2C4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САР-21</w:t>
            </w:r>
            <w:r w:rsidRPr="0089552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6C3069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№</w:t>
            </w:r>
            <w:r w:rsidRPr="00E92811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  <w:r w:rsidRPr="006C306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EB5985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</w:tr>
      <w:tr w:rsidR="004A06D7" w:rsidRPr="006A3D0D">
        <w:tc>
          <w:tcPr>
            <w:tcW w:w="959" w:type="dxa"/>
          </w:tcPr>
          <w:p w:rsidR="004A06D7" w:rsidRDefault="004A06D7" w:rsidP="00893914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421" w:type="dxa"/>
          </w:tcPr>
          <w:p w:rsidR="004A06D7" w:rsidRPr="006A3D0D" w:rsidRDefault="004A06D7" w:rsidP="00C75504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3D0D">
              <w:rPr>
                <w:rFonts w:ascii="Times New Roman" w:hAnsi="Times New Roman" w:cs="Times New Roman"/>
                <w:sz w:val="28"/>
                <w:szCs w:val="28"/>
              </w:rPr>
              <w:t>Магдеев Яков Сулейманович</w:t>
            </w:r>
          </w:p>
        </w:tc>
        <w:tc>
          <w:tcPr>
            <w:tcW w:w="3191" w:type="dxa"/>
          </w:tcPr>
          <w:p w:rsidR="004A06D7" w:rsidRDefault="004A06D7" w:rsidP="00163FE6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06D7" w:rsidRPr="006A3D0D">
        <w:tc>
          <w:tcPr>
            <w:tcW w:w="959" w:type="dxa"/>
          </w:tcPr>
          <w:p w:rsidR="004A06D7" w:rsidRDefault="004A06D7" w:rsidP="00893914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421" w:type="dxa"/>
          </w:tcPr>
          <w:p w:rsidR="004A06D7" w:rsidRPr="006A3D0D" w:rsidRDefault="004A06D7" w:rsidP="00C75504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3D0D">
              <w:rPr>
                <w:rFonts w:ascii="Times New Roman" w:hAnsi="Times New Roman" w:cs="Times New Roman"/>
                <w:sz w:val="28"/>
                <w:szCs w:val="28"/>
              </w:rPr>
              <w:t>Мельникова Любовь Максимовна</w:t>
            </w:r>
          </w:p>
        </w:tc>
        <w:tc>
          <w:tcPr>
            <w:tcW w:w="3191" w:type="dxa"/>
          </w:tcPr>
          <w:p w:rsidR="004A06D7" w:rsidRDefault="004A06D7" w:rsidP="00163FE6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06D7" w:rsidRPr="006A3D0D">
        <w:tc>
          <w:tcPr>
            <w:tcW w:w="959" w:type="dxa"/>
          </w:tcPr>
          <w:p w:rsidR="004A06D7" w:rsidRPr="00EB5985" w:rsidRDefault="004A06D7" w:rsidP="00893914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43</w:t>
            </w:r>
          </w:p>
        </w:tc>
        <w:tc>
          <w:tcPr>
            <w:tcW w:w="5421" w:type="dxa"/>
          </w:tcPr>
          <w:p w:rsidR="004A06D7" w:rsidRPr="006A3D0D" w:rsidRDefault="004A06D7" w:rsidP="00C75504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3D0D">
              <w:rPr>
                <w:rFonts w:ascii="Times New Roman" w:hAnsi="Times New Roman" w:cs="Times New Roman"/>
                <w:sz w:val="28"/>
                <w:szCs w:val="28"/>
              </w:rPr>
              <w:t>Наумов Анатолий Ефимович</w:t>
            </w:r>
          </w:p>
        </w:tc>
        <w:tc>
          <w:tcPr>
            <w:tcW w:w="3191" w:type="dxa"/>
          </w:tcPr>
          <w:p w:rsidR="004A06D7" w:rsidRDefault="004A06D7" w:rsidP="00163FE6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06D7" w:rsidRPr="006A3D0D">
        <w:tc>
          <w:tcPr>
            <w:tcW w:w="959" w:type="dxa"/>
          </w:tcPr>
          <w:p w:rsidR="004A06D7" w:rsidRPr="00EB5985" w:rsidRDefault="004A06D7" w:rsidP="00893914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44</w:t>
            </w:r>
          </w:p>
        </w:tc>
        <w:tc>
          <w:tcPr>
            <w:tcW w:w="5421" w:type="dxa"/>
          </w:tcPr>
          <w:p w:rsidR="004A06D7" w:rsidRPr="006A3D0D" w:rsidRDefault="004A06D7" w:rsidP="00C75504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3D0D">
              <w:rPr>
                <w:rFonts w:ascii="Times New Roman" w:hAnsi="Times New Roman" w:cs="Times New Roman"/>
                <w:sz w:val="28"/>
                <w:szCs w:val="28"/>
              </w:rPr>
              <w:t>Наследскова Акулина Федоровна</w:t>
            </w:r>
          </w:p>
        </w:tc>
        <w:tc>
          <w:tcPr>
            <w:tcW w:w="3191" w:type="dxa"/>
          </w:tcPr>
          <w:p w:rsidR="004A06D7" w:rsidRDefault="004A06D7" w:rsidP="00163FE6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06D7" w:rsidRPr="006A3D0D">
        <w:tc>
          <w:tcPr>
            <w:tcW w:w="959" w:type="dxa"/>
          </w:tcPr>
          <w:p w:rsidR="004A06D7" w:rsidRPr="00EB5985" w:rsidRDefault="004A06D7" w:rsidP="00893914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45</w:t>
            </w:r>
          </w:p>
        </w:tc>
        <w:tc>
          <w:tcPr>
            <w:tcW w:w="5421" w:type="dxa"/>
          </w:tcPr>
          <w:p w:rsidR="004A06D7" w:rsidRPr="006A3D0D" w:rsidRDefault="004A06D7" w:rsidP="00C75504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3D0D">
              <w:rPr>
                <w:rFonts w:ascii="Times New Roman" w:hAnsi="Times New Roman" w:cs="Times New Roman"/>
                <w:sz w:val="28"/>
                <w:szCs w:val="28"/>
              </w:rPr>
              <w:t>Пушкина Любовь Николаевна</w:t>
            </w:r>
          </w:p>
        </w:tc>
        <w:tc>
          <w:tcPr>
            <w:tcW w:w="3191" w:type="dxa"/>
          </w:tcPr>
          <w:p w:rsidR="004A06D7" w:rsidRPr="002426FD" w:rsidRDefault="004A06D7" w:rsidP="002426FD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Свидетельство на право собственности на землю серия РФ-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III</w:t>
            </w:r>
            <w:r w:rsidRPr="007B2C4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САР-21</w:t>
            </w:r>
            <w:r w:rsidRPr="0089552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6C3069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№</w:t>
            </w:r>
            <w:r w:rsidRPr="00E92811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  <w:r w:rsidRPr="006C306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2426FD"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</w:tr>
      <w:tr w:rsidR="004A06D7" w:rsidRPr="006A3D0D">
        <w:tc>
          <w:tcPr>
            <w:tcW w:w="959" w:type="dxa"/>
          </w:tcPr>
          <w:p w:rsidR="004A06D7" w:rsidRPr="00EB5985" w:rsidRDefault="004A06D7" w:rsidP="00893914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46</w:t>
            </w:r>
          </w:p>
        </w:tc>
        <w:tc>
          <w:tcPr>
            <w:tcW w:w="5421" w:type="dxa"/>
          </w:tcPr>
          <w:p w:rsidR="004A06D7" w:rsidRPr="006A3D0D" w:rsidRDefault="004A06D7" w:rsidP="00C75504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3D0D">
              <w:rPr>
                <w:rFonts w:ascii="Times New Roman" w:hAnsi="Times New Roman" w:cs="Times New Roman"/>
                <w:sz w:val="28"/>
                <w:szCs w:val="28"/>
              </w:rPr>
              <w:t>Пушкин Станислав Равильевич</w:t>
            </w:r>
          </w:p>
        </w:tc>
        <w:tc>
          <w:tcPr>
            <w:tcW w:w="3191" w:type="dxa"/>
          </w:tcPr>
          <w:p w:rsidR="004A06D7" w:rsidRDefault="004A06D7" w:rsidP="00163FE6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06D7" w:rsidRPr="006A3D0D">
        <w:tc>
          <w:tcPr>
            <w:tcW w:w="959" w:type="dxa"/>
          </w:tcPr>
          <w:p w:rsidR="004A06D7" w:rsidRPr="00EB5985" w:rsidRDefault="004A06D7" w:rsidP="00893914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47</w:t>
            </w:r>
          </w:p>
        </w:tc>
        <w:tc>
          <w:tcPr>
            <w:tcW w:w="5421" w:type="dxa"/>
          </w:tcPr>
          <w:p w:rsidR="004A06D7" w:rsidRPr="006A3D0D" w:rsidRDefault="004A06D7" w:rsidP="00C75504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3D0D">
              <w:rPr>
                <w:rFonts w:ascii="Times New Roman" w:hAnsi="Times New Roman" w:cs="Times New Roman"/>
                <w:sz w:val="28"/>
                <w:szCs w:val="28"/>
              </w:rPr>
              <w:t>Паршина Ирина Александровна</w:t>
            </w:r>
          </w:p>
        </w:tc>
        <w:tc>
          <w:tcPr>
            <w:tcW w:w="3191" w:type="dxa"/>
          </w:tcPr>
          <w:p w:rsidR="004A06D7" w:rsidRDefault="004A06D7" w:rsidP="00163FE6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06D7" w:rsidRPr="006A3D0D">
        <w:tc>
          <w:tcPr>
            <w:tcW w:w="959" w:type="dxa"/>
          </w:tcPr>
          <w:p w:rsidR="004A06D7" w:rsidRPr="00EB5985" w:rsidRDefault="004A06D7" w:rsidP="00893914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48</w:t>
            </w:r>
          </w:p>
        </w:tc>
        <w:tc>
          <w:tcPr>
            <w:tcW w:w="5421" w:type="dxa"/>
          </w:tcPr>
          <w:p w:rsidR="004A06D7" w:rsidRPr="006A3D0D" w:rsidRDefault="004A06D7" w:rsidP="00C75504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3D0D">
              <w:rPr>
                <w:rFonts w:ascii="Times New Roman" w:hAnsi="Times New Roman" w:cs="Times New Roman"/>
                <w:sz w:val="28"/>
                <w:szCs w:val="28"/>
              </w:rPr>
              <w:t>Резцова Нелля Ивановна</w:t>
            </w:r>
          </w:p>
        </w:tc>
        <w:tc>
          <w:tcPr>
            <w:tcW w:w="3191" w:type="dxa"/>
          </w:tcPr>
          <w:p w:rsidR="004A06D7" w:rsidRPr="002426FD" w:rsidRDefault="004A06D7" w:rsidP="002426FD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Свидетельство на право собственности на землю серия РФ-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III</w:t>
            </w:r>
            <w:r w:rsidRPr="007B2C4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САР-21</w:t>
            </w:r>
            <w:r w:rsidRPr="0089552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6C3069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№</w:t>
            </w:r>
            <w:r w:rsidRPr="00E92811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  <w:r w:rsidRPr="006C306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2426FD">
              <w:rPr>
                <w:rFonts w:ascii="Times New Roman" w:hAnsi="Times New Roman" w:cs="Times New Roman"/>
                <w:sz w:val="28"/>
                <w:szCs w:val="28"/>
              </w:rPr>
              <w:t>822</w:t>
            </w:r>
          </w:p>
        </w:tc>
      </w:tr>
      <w:tr w:rsidR="004A06D7" w:rsidRPr="006A3D0D">
        <w:tc>
          <w:tcPr>
            <w:tcW w:w="959" w:type="dxa"/>
          </w:tcPr>
          <w:p w:rsidR="004A06D7" w:rsidRDefault="004A06D7" w:rsidP="00893914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49</w:t>
            </w:r>
          </w:p>
        </w:tc>
        <w:tc>
          <w:tcPr>
            <w:tcW w:w="5421" w:type="dxa"/>
          </w:tcPr>
          <w:p w:rsidR="004A06D7" w:rsidRPr="006A3D0D" w:rsidRDefault="004A06D7" w:rsidP="00C75504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3D0D">
              <w:rPr>
                <w:rFonts w:ascii="Times New Roman" w:hAnsi="Times New Roman" w:cs="Times New Roman"/>
                <w:sz w:val="28"/>
                <w:szCs w:val="28"/>
              </w:rPr>
              <w:t>Растягаев Михаил Григорьевич</w:t>
            </w:r>
          </w:p>
        </w:tc>
        <w:tc>
          <w:tcPr>
            <w:tcW w:w="3191" w:type="dxa"/>
          </w:tcPr>
          <w:p w:rsidR="004A06D7" w:rsidRDefault="004A06D7" w:rsidP="00163FE6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06D7" w:rsidRPr="006A3D0D">
        <w:tc>
          <w:tcPr>
            <w:tcW w:w="959" w:type="dxa"/>
          </w:tcPr>
          <w:p w:rsidR="004A06D7" w:rsidRDefault="004A06D7" w:rsidP="00893914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50</w:t>
            </w:r>
          </w:p>
        </w:tc>
        <w:tc>
          <w:tcPr>
            <w:tcW w:w="5421" w:type="dxa"/>
          </w:tcPr>
          <w:p w:rsidR="004A06D7" w:rsidRPr="006A3D0D" w:rsidRDefault="004A06D7" w:rsidP="00C75504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3D0D">
              <w:rPr>
                <w:rFonts w:ascii="Times New Roman" w:hAnsi="Times New Roman" w:cs="Times New Roman"/>
                <w:sz w:val="28"/>
                <w:szCs w:val="28"/>
              </w:rPr>
              <w:t>Симакина Нина Александровна</w:t>
            </w:r>
          </w:p>
        </w:tc>
        <w:tc>
          <w:tcPr>
            <w:tcW w:w="3191" w:type="dxa"/>
          </w:tcPr>
          <w:p w:rsidR="004A06D7" w:rsidRDefault="004A06D7" w:rsidP="00163FE6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06D7" w:rsidRPr="006A3D0D">
        <w:tc>
          <w:tcPr>
            <w:tcW w:w="959" w:type="dxa"/>
          </w:tcPr>
          <w:p w:rsidR="004A06D7" w:rsidRDefault="004A06D7" w:rsidP="00893914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51</w:t>
            </w:r>
          </w:p>
        </w:tc>
        <w:tc>
          <w:tcPr>
            <w:tcW w:w="5421" w:type="dxa"/>
          </w:tcPr>
          <w:p w:rsidR="004A06D7" w:rsidRPr="006A3D0D" w:rsidRDefault="004A06D7" w:rsidP="00C75504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3D0D">
              <w:rPr>
                <w:rFonts w:ascii="Times New Roman" w:hAnsi="Times New Roman" w:cs="Times New Roman"/>
                <w:sz w:val="28"/>
                <w:szCs w:val="28"/>
              </w:rPr>
              <w:t>Семина Надежда Васильевна</w:t>
            </w:r>
          </w:p>
        </w:tc>
        <w:tc>
          <w:tcPr>
            <w:tcW w:w="3191" w:type="dxa"/>
          </w:tcPr>
          <w:p w:rsidR="004A06D7" w:rsidRDefault="004A06D7" w:rsidP="00163FE6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06D7" w:rsidRPr="006A3D0D">
        <w:tc>
          <w:tcPr>
            <w:tcW w:w="959" w:type="dxa"/>
          </w:tcPr>
          <w:p w:rsidR="004A06D7" w:rsidRDefault="004A06D7" w:rsidP="00893914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52</w:t>
            </w:r>
          </w:p>
        </w:tc>
        <w:tc>
          <w:tcPr>
            <w:tcW w:w="5421" w:type="dxa"/>
          </w:tcPr>
          <w:p w:rsidR="004A06D7" w:rsidRPr="006A3D0D" w:rsidRDefault="004A06D7" w:rsidP="00C75504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3D0D">
              <w:rPr>
                <w:rFonts w:ascii="Times New Roman" w:hAnsi="Times New Roman" w:cs="Times New Roman"/>
                <w:sz w:val="28"/>
                <w:szCs w:val="28"/>
              </w:rPr>
              <w:t>Соболев Юрий Михайлович</w:t>
            </w:r>
          </w:p>
        </w:tc>
        <w:tc>
          <w:tcPr>
            <w:tcW w:w="3191" w:type="dxa"/>
          </w:tcPr>
          <w:p w:rsidR="004A06D7" w:rsidRDefault="004A06D7" w:rsidP="00163FE6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06D7" w:rsidRPr="006A3D0D">
        <w:tc>
          <w:tcPr>
            <w:tcW w:w="959" w:type="dxa"/>
          </w:tcPr>
          <w:p w:rsidR="004A06D7" w:rsidRDefault="004A06D7" w:rsidP="00893914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53</w:t>
            </w:r>
          </w:p>
        </w:tc>
        <w:tc>
          <w:tcPr>
            <w:tcW w:w="5421" w:type="dxa"/>
          </w:tcPr>
          <w:p w:rsidR="004A06D7" w:rsidRPr="006A3D0D" w:rsidRDefault="004A06D7" w:rsidP="00C75504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3D0D">
              <w:rPr>
                <w:rFonts w:ascii="Times New Roman" w:hAnsi="Times New Roman" w:cs="Times New Roman"/>
                <w:sz w:val="28"/>
                <w:szCs w:val="28"/>
              </w:rPr>
              <w:t>Сукманова Мария Ивановна</w:t>
            </w:r>
          </w:p>
        </w:tc>
        <w:tc>
          <w:tcPr>
            <w:tcW w:w="3191" w:type="dxa"/>
          </w:tcPr>
          <w:p w:rsidR="004A06D7" w:rsidRDefault="004A06D7" w:rsidP="00163FE6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06D7" w:rsidRPr="006A3D0D">
        <w:tc>
          <w:tcPr>
            <w:tcW w:w="959" w:type="dxa"/>
          </w:tcPr>
          <w:p w:rsidR="004A06D7" w:rsidRDefault="004A06D7" w:rsidP="00893914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54</w:t>
            </w:r>
          </w:p>
        </w:tc>
        <w:tc>
          <w:tcPr>
            <w:tcW w:w="5421" w:type="dxa"/>
          </w:tcPr>
          <w:p w:rsidR="004A06D7" w:rsidRPr="006A3D0D" w:rsidRDefault="004A06D7" w:rsidP="00C75504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3D0D">
              <w:rPr>
                <w:rFonts w:ascii="Times New Roman" w:hAnsi="Times New Roman" w:cs="Times New Roman"/>
                <w:sz w:val="28"/>
                <w:szCs w:val="28"/>
              </w:rPr>
              <w:t>Симакина Елена Матвеевна</w:t>
            </w:r>
          </w:p>
        </w:tc>
        <w:tc>
          <w:tcPr>
            <w:tcW w:w="3191" w:type="dxa"/>
          </w:tcPr>
          <w:p w:rsidR="004A06D7" w:rsidRDefault="004A06D7" w:rsidP="00163FE6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06D7" w:rsidRPr="006A3D0D">
        <w:tc>
          <w:tcPr>
            <w:tcW w:w="959" w:type="dxa"/>
          </w:tcPr>
          <w:p w:rsidR="004A06D7" w:rsidRDefault="004A06D7" w:rsidP="00893914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55</w:t>
            </w:r>
          </w:p>
        </w:tc>
        <w:tc>
          <w:tcPr>
            <w:tcW w:w="5421" w:type="dxa"/>
          </w:tcPr>
          <w:p w:rsidR="004A06D7" w:rsidRPr="006A3D0D" w:rsidRDefault="004A06D7" w:rsidP="00C75504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3D0D">
              <w:rPr>
                <w:rFonts w:ascii="Times New Roman" w:hAnsi="Times New Roman" w:cs="Times New Roman"/>
                <w:sz w:val="28"/>
                <w:szCs w:val="28"/>
              </w:rPr>
              <w:t>Слепова Елена Андреевна</w:t>
            </w:r>
          </w:p>
        </w:tc>
        <w:tc>
          <w:tcPr>
            <w:tcW w:w="3191" w:type="dxa"/>
          </w:tcPr>
          <w:p w:rsidR="004A06D7" w:rsidRDefault="004A06D7" w:rsidP="00163FE6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06D7" w:rsidRPr="006A3D0D">
        <w:tc>
          <w:tcPr>
            <w:tcW w:w="959" w:type="dxa"/>
          </w:tcPr>
          <w:p w:rsidR="004A06D7" w:rsidRDefault="004A06D7" w:rsidP="00893914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56</w:t>
            </w:r>
          </w:p>
        </w:tc>
        <w:tc>
          <w:tcPr>
            <w:tcW w:w="5421" w:type="dxa"/>
          </w:tcPr>
          <w:p w:rsidR="004A06D7" w:rsidRPr="006A3D0D" w:rsidRDefault="004A06D7" w:rsidP="00C75504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3D0D">
              <w:rPr>
                <w:rFonts w:ascii="Times New Roman" w:hAnsi="Times New Roman" w:cs="Times New Roman"/>
                <w:sz w:val="28"/>
                <w:szCs w:val="28"/>
              </w:rPr>
              <w:t>Симакина Александра  Петровна</w:t>
            </w:r>
          </w:p>
        </w:tc>
        <w:tc>
          <w:tcPr>
            <w:tcW w:w="3191" w:type="dxa"/>
          </w:tcPr>
          <w:p w:rsidR="004A06D7" w:rsidRDefault="004A06D7" w:rsidP="00163FE6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06D7" w:rsidRPr="006A3D0D">
        <w:tc>
          <w:tcPr>
            <w:tcW w:w="959" w:type="dxa"/>
          </w:tcPr>
          <w:p w:rsidR="004A06D7" w:rsidRDefault="004A06D7" w:rsidP="00893914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57</w:t>
            </w:r>
          </w:p>
        </w:tc>
        <w:tc>
          <w:tcPr>
            <w:tcW w:w="5421" w:type="dxa"/>
          </w:tcPr>
          <w:p w:rsidR="004A06D7" w:rsidRPr="006A3D0D" w:rsidRDefault="004A06D7" w:rsidP="00C75504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3D0D">
              <w:rPr>
                <w:rFonts w:ascii="Times New Roman" w:hAnsi="Times New Roman" w:cs="Times New Roman"/>
                <w:sz w:val="28"/>
                <w:szCs w:val="28"/>
              </w:rPr>
              <w:t>Симакина Клавдия Николаевна</w:t>
            </w:r>
          </w:p>
        </w:tc>
        <w:tc>
          <w:tcPr>
            <w:tcW w:w="3191" w:type="dxa"/>
          </w:tcPr>
          <w:p w:rsidR="004A06D7" w:rsidRPr="006D3ADB" w:rsidRDefault="004A06D7" w:rsidP="006D3ADB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Свидетельство на право собственности на землю серия РФ-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</w:t>
            </w:r>
            <w:r w:rsidRPr="007B2C4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САР-21</w:t>
            </w:r>
            <w:r w:rsidRPr="0089552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6C3069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№</w:t>
            </w:r>
            <w:r w:rsidRPr="006D3ADB">
              <w:rPr>
                <w:rFonts w:ascii="Times New Roman" w:hAnsi="Times New Roman" w:cs="Times New Roman"/>
                <w:sz w:val="28"/>
                <w:szCs w:val="28"/>
              </w:rPr>
              <w:t>896774</w:t>
            </w:r>
          </w:p>
        </w:tc>
      </w:tr>
      <w:tr w:rsidR="004A06D7" w:rsidRPr="006A3D0D">
        <w:tc>
          <w:tcPr>
            <w:tcW w:w="959" w:type="dxa"/>
          </w:tcPr>
          <w:p w:rsidR="004A06D7" w:rsidRDefault="004A06D7" w:rsidP="00893914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58</w:t>
            </w:r>
          </w:p>
        </w:tc>
        <w:tc>
          <w:tcPr>
            <w:tcW w:w="5421" w:type="dxa"/>
          </w:tcPr>
          <w:p w:rsidR="004A06D7" w:rsidRPr="006A3D0D" w:rsidRDefault="004A06D7" w:rsidP="00C75504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3D0D">
              <w:rPr>
                <w:rFonts w:ascii="Times New Roman" w:hAnsi="Times New Roman" w:cs="Times New Roman"/>
                <w:sz w:val="28"/>
                <w:szCs w:val="28"/>
              </w:rPr>
              <w:t>Симакин Иван Сергеевич</w:t>
            </w:r>
          </w:p>
        </w:tc>
        <w:tc>
          <w:tcPr>
            <w:tcW w:w="3191" w:type="dxa"/>
          </w:tcPr>
          <w:p w:rsidR="004A06D7" w:rsidRPr="006D3ADB" w:rsidRDefault="004A06D7" w:rsidP="006D3ADB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Свидетельство на право собственности на землю серия РФ-</w:t>
            </w:r>
            <w:r w:rsidRPr="00C66E1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III</w:t>
            </w:r>
            <w:r w:rsidRPr="007B2C4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САР-21</w:t>
            </w:r>
            <w:r w:rsidRPr="0089552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6C3069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№</w:t>
            </w:r>
            <w:r w:rsidRPr="00E92811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  <w:r w:rsidRPr="006C306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6D3ADB">
              <w:rPr>
                <w:rFonts w:ascii="Times New Roman" w:hAnsi="Times New Roman" w:cs="Times New Roman"/>
                <w:sz w:val="28"/>
                <w:szCs w:val="28"/>
              </w:rPr>
              <w:t>696</w:t>
            </w:r>
          </w:p>
        </w:tc>
      </w:tr>
      <w:tr w:rsidR="004A06D7" w:rsidRPr="006A3D0D">
        <w:tc>
          <w:tcPr>
            <w:tcW w:w="959" w:type="dxa"/>
          </w:tcPr>
          <w:p w:rsidR="004A06D7" w:rsidRDefault="004A06D7" w:rsidP="00893914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59</w:t>
            </w:r>
          </w:p>
        </w:tc>
        <w:tc>
          <w:tcPr>
            <w:tcW w:w="5421" w:type="dxa"/>
          </w:tcPr>
          <w:p w:rsidR="004A06D7" w:rsidRPr="006A3D0D" w:rsidRDefault="004A06D7" w:rsidP="00C75504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3D0D">
              <w:rPr>
                <w:rFonts w:ascii="Times New Roman" w:hAnsi="Times New Roman" w:cs="Times New Roman"/>
                <w:sz w:val="28"/>
                <w:szCs w:val="28"/>
              </w:rPr>
              <w:t>Самохвалов Андрей Федорович</w:t>
            </w:r>
          </w:p>
        </w:tc>
        <w:tc>
          <w:tcPr>
            <w:tcW w:w="3191" w:type="dxa"/>
          </w:tcPr>
          <w:p w:rsidR="004A06D7" w:rsidRDefault="004A06D7" w:rsidP="00163FE6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06D7" w:rsidRPr="006A3D0D">
        <w:tc>
          <w:tcPr>
            <w:tcW w:w="959" w:type="dxa"/>
          </w:tcPr>
          <w:p w:rsidR="004A06D7" w:rsidRDefault="004A06D7" w:rsidP="00893914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60</w:t>
            </w:r>
          </w:p>
        </w:tc>
        <w:tc>
          <w:tcPr>
            <w:tcW w:w="5421" w:type="dxa"/>
          </w:tcPr>
          <w:p w:rsidR="004A06D7" w:rsidRPr="006A3D0D" w:rsidRDefault="004A06D7" w:rsidP="00C75504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3D0D">
              <w:rPr>
                <w:rFonts w:ascii="Times New Roman" w:hAnsi="Times New Roman" w:cs="Times New Roman"/>
                <w:sz w:val="28"/>
                <w:szCs w:val="28"/>
              </w:rPr>
              <w:t>Самохвалова Антонина Егоровна</w:t>
            </w:r>
          </w:p>
        </w:tc>
        <w:tc>
          <w:tcPr>
            <w:tcW w:w="3191" w:type="dxa"/>
          </w:tcPr>
          <w:p w:rsidR="004A06D7" w:rsidRPr="006D3ADB" w:rsidRDefault="004A06D7" w:rsidP="006D3ADB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06D7" w:rsidRPr="006A3D0D">
        <w:tc>
          <w:tcPr>
            <w:tcW w:w="959" w:type="dxa"/>
          </w:tcPr>
          <w:p w:rsidR="004A06D7" w:rsidRDefault="004A06D7" w:rsidP="00893914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61</w:t>
            </w:r>
          </w:p>
        </w:tc>
        <w:tc>
          <w:tcPr>
            <w:tcW w:w="5421" w:type="dxa"/>
          </w:tcPr>
          <w:p w:rsidR="004A06D7" w:rsidRPr="006A3D0D" w:rsidRDefault="004A06D7" w:rsidP="00C75504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3D0D">
              <w:rPr>
                <w:rFonts w:ascii="Times New Roman" w:hAnsi="Times New Roman" w:cs="Times New Roman"/>
                <w:sz w:val="28"/>
                <w:szCs w:val="28"/>
              </w:rPr>
              <w:t>Симакин Михаил Алексеевич</w:t>
            </w:r>
          </w:p>
        </w:tc>
        <w:tc>
          <w:tcPr>
            <w:tcW w:w="3191" w:type="dxa"/>
          </w:tcPr>
          <w:p w:rsidR="004A06D7" w:rsidRDefault="004A06D7" w:rsidP="00163FE6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06D7" w:rsidRPr="006A3D0D">
        <w:tc>
          <w:tcPr>
            <w:tcW w:w="959" w:type="dxa"/>
          </w:tcPr>
          <w:p w:rsidR="004A06D7" w:rsidRDefault="004A06D7" w:rsidP="00893914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62</w:t>
            </w:r>
          </w:p>
        </w:tc>
        <w:tc>
          <w:tcPr>
            <w:tcW w:w="5421" w:type="dxa"/>
          </w:tcPr>
          <w:p w:rsidR="004A06D7" w:rsidRPr="006A3D0D" w:rsidRDefault="004A06D7" w:rsidP="00C75504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3D0D">
              <w:rPr>
                <w:rFonts w:ascii="Times New Roman" w:hAnsi="Times New Roman" w:cs="Times New Roman"/>
                <w:sz w:val="28"/>
                <w:szCs w:val="28"/>
              </w:rPr>
              <w:t>Ступина Любовь Ивановна</w:t>
            </w:r>
          </w:p>
        </w:tc>
        <w:tc>
          <w:tcPr>
            <w:tcW w:w="3191" w:type="dxa"/>
          </w:tcPr>
          <w:p w:rsidR="004A06D7" w:rsidRDefault="004A06D7" w:rsidP="00163FE6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Свидетельство на право собственности на землю серия РФ-</w:t>
            </w:r>
            <w:r w:rsidRPr="006D3AD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III</w:t>
            </w:r>
            <w:r w:rsidRPr="007B2C4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САР-21</w:t>
            </w:r>
            <w:r w:rsidRPr="0089552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6C3069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№</w:t>
            </w:r>
            <w:r w:rsidRPr="006D3ADB">
              <w:rPr>
                <w:rFonts w:ascii="Times New Roman" w:hAnsi="Times New Roman" w:cs="Times New Roman"/>
                <w:sz w:val="28"/>
                <w:szCs w:val="28"/>
              </w:rPr>
              <w:t>5236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</w:tr>
      <w:tr w:rsidR="004A06D7" w:rsidRPr="006A3D0D">
        <w:tc>
          <w:tcPr>
            <w:tcW w:w="959" w:type="dxa"/>
          </w:tcPr>
          <w:p w:rsidR="004A06D7" w:rsidRDefault="004A06D7" w:rsidP="00893914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63</w:t>
            </w:r>
          </w:p>
        </w:tc>
        <w:tc>
          <w:tcPr>
            <w:tcW w:w="5421" w:type="dxa"/>
          </w:tcPr>
          <w:p w:rsidR="004A06D7" w:rsidRPr="006A3D0D" w:rsidRDefault="004A06D7" w:rsidP="00C75504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3D0D">
              <w:rPr>
                <w:rFonts w:ascii="Times New Roman" w:hAnsi="Times New Roman" w:cs="Times New Roman"/>
                <w:sz w:val="28"/>
                <w:szCs w:val="28"/>
              </w:rPr>
              <w:t>Симакина Антонина Степановна</w:t>
            </w:r>
          </w:p>
        </w:tc>
        <w:tc>
          <w:tcPr>
            <w:tcW w:w="3191" w:type="dxa"/>
          </w:tcPr>
          <w:p w:rsidR="004A06D7" w:rsidRDefault="004A06D7" w:rsidP="00163FE6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Свидетельство на право собственности на землю серия РФ-</w:t>
            </w:r>
            <w:r w:rsidRPr="006D3AD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III</w:t>
            </w:r>
            <w:r w:rsidRPr="007B2C4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САР-21</w:t>
            </w:r>
            <w:r w:rsidRPr="0089552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6C3069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№</w:t>
            </w:r>
            <w:r w:rsidRPr="006D3ADB">
              <w:rPr>
                <w:rFonts w:ascii="Times New Roman" w:hAnsi="Times New Roman" w:cs="Times New Roman"/>
                <w:sz w:val="28"/>
                <w:szCs w:val="28"/>
              </w:rPr>
              <w:t>523687</w:t>
            </w:r>
          </w:p>
        </w:tc>
      </w:tr>
      <w:tr w:rsidR="004A06D7" w:rsidRPr="006A3D0D">
        <w:tc>
          <w:tcPr>
            <w:tcW w:w="959" w:type="dxa"/>
          </w:tcPr>
          <w:p w:rsidR="004A06D7" w:rsidRDefault="004A06D7" w:rsidP="00893914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64</w:t>
            </w:r>
          </w:p>
        </w:tc>
        <w:tc>
          <w:tcPr>
            <w:tcW w:w="5421" w:type="dxa"/>
          </w:tcPr>
          <w:p w:rsidR="004A06D7" w:rsidRPr="006A3D0D" w:rsidRDefault="004A06D7" w:rsidP="00C75504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3D0D">
              <w:rPr>
                <w:rFonts w:ascii="Times New Roman" w:hAnsi="Times New Roman" w:cs="Times New Roman"/>
                <w:sz w:val="28"/>
                <w:szCs w:val="28"/>
              </w:rPr>
              <w:t>Усачев Сергей Алексеевич</w:t>
            </w:r>
          </w:p>
        </w:tc>
        <w:tc>
          <w:tcPr>
            <w:tcW w:w="3191" w:type="dxa"/>
          </w:tcPr>
          <w:p w:rsidR="004A06D7" w:rsidRDefault="004A06D7" w:rsidP="00163FE6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06D7" w:rsidRPr="006A3D0D">
        <w:tc>
          <w:tcPr>
            <w:tcW w:w="959" w:type="dxa"/>
          </w:tcPr>
          <w:p w:rsidR="004A06D7" w:rsidRDefault="004A06D7" w:rsidP="00893914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65</w:t>
            </w:r>
          </w:p>
        </w:tc>
        <w:tc>
          <w:tcPr>
            <w:tcW w:w="5421" w:type="dxa"/>
          </w:tcPr>
          <w:p w:rsidR="004A06D7" w:rsidRPr="006A3D0D" w:rsidRDefault="004A06D7" w:rsidP="00C75504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3D0D">
              <w:rPr>
                <w:rFonts w:ascii="Times New Roman" w:hAnsi="Times New Roman" w:cs="Times New Roman"/>
                <w:sz w:val="28"/>
                <w:szCs w:val="28"/>
              </w:rPr>
              <w:t>Усачев Михаил Алексевич</w:t>
            </w:r>
          </w:p>
        </w:tc>
        <w:tc>
          <w:tcPr>
            <w:tcW w:w="3191" w:type="dxa"/>
          </w:tcPr>
          <w:p w:rsidR="004A06D7" w:rsidRDefault="004A06D7" w:rsidP="00163FE6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06D7" w:rsidRPr="006A3D0D">
        <w:tc>
          <w:tcPr>
            <w:tcW w:w="959" w:type="dxa"/>
          </w:tcPr>
          <w:p w:rsidR="004A06D7" w:rsidRDefault="004A06D7" w:rsidP="00893914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66</w:t>
            </w:r>
          </w:p>
        </w:tc>
        <w:tc>
          <w:tcPr>
            <w:tcW w:w="5421" w:type="dxa"/>
          </w:tcPr>
          <w:p w:rsidR="004A06D7" w:rsidRPr="006A3D0D" w:rsidRDefault="004A06D7" w:rsidP="00C75504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3D0D">
              <w:rPr>
                <w:rFonts w:ascii="Times New Roman" w:hAnsi="Times New Roman" w:cs="Times New Roman"/>
                <w:sz w:val="28"/>
                <w:szCs w:val="28"/>
              </w:rPr>
              <w:t>Уразбаева Айшат Асаналиевна</w:t>
            </w:r>
          </w:p>
        </w:tc>
        <w:tc>
          <w:tcPr>
            <w:tcW w:w="3191" w:type="dxa"/>
          </w:tcPr>
          <w:p w:rsidR="004A06D7" w:rsidRPr="00C66E17" w:rsidRDefault="004A06D7" w:rsidP="00C66E17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Свидетельство на право собственности на землю серия РФ-</w:t>
            </w:r>
            <w:r w:rsidRPr="006D3AD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III</w:t>
            </w:r>
            <w:r w:rsidRPr="007B2C4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САР-21</w:t>
            </w:r>
            <w:r w:rsidRPr="0089552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6C3069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№</w:t>
            </w:r>
            <w:r w:rsidRPr="006D3ADB">
              <w:rPr>
                <w:rFonts w:ascii="Times New Roman" w:hAnsi="Times New Roman" w:cs="Times New Roman"/>
                <w:sz w:val="28"/>
                <w:szCs w:val="28"/>
              </w:rPr>
              <w:t>523</w:t>
            </w:r>
            <w:r w:rsidRPr="00C66E17">
              <w:rPr>
                <w:rFonts w:ascii="Times New Roman" w:hAnsi="Times New Roman" w:cs="Times New Roman"/>
                <w:sz w:val="28"/>
                <w:szCs w:val="28"/>
              </w:rPr>
              <w:t>972</w:t>
            </w:r>
          </w:p>
        </w:tc>
      </w:tr>
      <w:tr w:rsidR="004A06D7" w:rsidRPr="006A3D0D">
        <w:tc>
          <w:tcPr>
            <w:tcW w:w="959" w:type="dxa"/>
          </w:tcPr>
          <w:p w:rsidR="004A06D7" w:rsidRDefault="004A06D7" w:rsidP="00893914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67</w:t>
            </w:r>
          </w:p>
        </w:tc>
        <w:tc>
          <w:tcPr>
            <w:tcW w:w="5421" w:type="dxa"/>
          </w:tcPr>
          <w:p w:rsidR="004A06D7" w:rsidRPr="006A3D0D" w:rsidRDefault="004A06D7" w:rsidP="00C75504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3D0D">
              <w:rPr>
                <w:rFonts w:ascii="Times New Roman" w:hAnsi="Times New Roman" w:cs="Times New Roman"/>
                <w:sz w:val="28"/>
                <w:szCs w:val="28"/>
              </w:rPr>
              <w:t>Усачев Иван Федорович</w:t>
            </w:r>
          </w:p>
        </w:tc>
        <w:tc>
          <w:tcPr>
            <w:tcW w:w="3191" w:type="dxa"/>
          </w:tcPr>
          <w:p w:rsidR="004A06D7" w:rsidRPr="00C66E17" w:rsidRDefault="004A06D7" w:rsidP="00C66E17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Свидетельство на право собственности на землю серия РФ-</w:t>
            </w:r>
            <w:r w:rsidRPr="006D3AD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III</w:t>
            </w:r>
            <w:r w:rsidRPr="007B2C4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САР-21</w:t>
            </w:r>
            <w:r w:rsidRPr="0089552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6C3069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№</w:t>
            </w:r>
            <w:r w:rsidRPr="006D3ADB">
              <w:rPr>
                <w:rFonts w:ascii="Times New Roman" w:hAnsi="Times New Roman" w:cs="Times New Roman"/>
                <w:sz w:val="28"/>
                <w:szCs w:val="28"/>
              </w:rPr>
              <w:t>523</w:t>
            </w:r>
            <w:r w:rsidRPr="00C66E17">
              <w:rPr>
                <w:rFonts w:ascii="Times New Roman" w:hAnsi="Times New Roman" w:cs="Times New Roman"/>
                <w:sz w:val="28"/>
                <w:szCs w:val="28"/>
              </w:rPr>
              <w:t>893</w:t>
            </w:r>
          </w:p>
        </w:tc>
      </w:tr>
      <w:tr w:rsidR="004A06D7" w:rsidRPr="006A3D0D">
        <w:tc>
          <w:tcPr>
            <w:tcW w:w="959" w:type="dxa"/>
          </w:tcPr>
          <w:p w:rsidR="004A06D7" w:rsidRDefault="004A06D7" w:rsidP="00893914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68</w:t>
            </w:r>
          </w:p>
        </w:tc>
        <w:tc>
          <w:tcPr>
            <w:tcW w:w="5421" w:type="dxa"/>
          </w:tcPr>
          <w:p w:rsidR="004A06D7" w:rsidRPr="006A3D0D" w:rsidRDefault="004A06D7" w:rsidP="00C75504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3D0D">
              <w:rPr>
                <w:rFonts w:ascii="Times New Roman" w:hAnsi="Times New Roman" w:cs="Times New Roman"/>
                <w:sz w:val="28"/>
                <w:szCs w:val="28"/>
              </w:rPr>
              <w:t>Усачева Анна Степановна</w:t>
            </w:r>
          </w:p>
        </w:tc>
        <w:tc>
          <w:tcPr>
            <w:tcW w:w="3191" w:type="dxa"/>
          </w:tcPr>
          <w:p w:rsidR="004A06D7" w:rsidRDefault="004A06D7" w:rsidP="00163FE6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06D7" w:rsidRPr="006A3D0D">
        <w:tc>
          <w:tcPr>
            <w:tcW w:w="959" w:type="dxa"/>
          </w:tcPr>
          <w:p w:rsidR="004A06D7" w:rsidRDefault="004A06D7" w:rsidP="00893914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69</w:t>
            </w:r>
          </w:p>
        </w:tc>
        <w:tc>
          <w:tcPr>
            <w:tcW w:w="5421" w:type="dxa"/>
          </w:tcPr>
          <w:p w:rsidR="004A06D7" w:rsidRPr="006A3D0D" w:rsidRDefault="004A06D7" w:rsidP="00C75504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3D0D">
              <w:rPr>
                <w:rFonts w:ascii="Times New Roman" w:hAnsi="Times New Roman" w:cs="Times New Roman"/>
                <w:sz w:val="28"/>
                <w:szCs w:val="28"/>
              </w:rPr>
              <w:t>Шарушова Валентина Петровна</w:t>
            </w:r>
          </w:p>
        </w:tc>
        <w:tc>
          <w:tcPr>
            <w:tcW w:w="3191" w:type="dxa"/>
          </w:tcPr>
          <w:p w:rsidR="004A06D7" w:rsidRDefault="004A06D7" w:rsidP="00163FE6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06D7" w:rsidRPr="006A3D0D">
        <w:tc>
          <w:tcPr>
            <w:tcW w:w="959" w:type="dxa"/>
          </w:tcPr>
          <w:p w:rsidR="004A06D7" w:rsidRDefault="004A06D7" w:rsidP="00893914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70</w:t>
            </w:r>
          </w:p>
        </w:tc>
        <w:tc>
          <w:tcPr>
            <w:tcW w:w="5421" w:type="dxa"/>
          </w:tcPr>
          <w:p w:rsidR="004A06D7" w:rsidRPr="006A3D0D" w:rsidRDefault="004A06D7" w:rsidP="00C75504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3D0D">
              <w:rPr>
                <w:rFonts w:ascii="Times New Roman" w:hAnsi="Times New Roman" w:cs="Times New Roman"/>
                <w:sz w:val="28"/>
                <w:szCs w:val="28"/>
              </w:rPr>
              <w:t>Шепталова Анастасия Васильевна</w:t>
            </w:r>
          </w:p>
        </w:tc>
        <w:tc>
          <w:tcPr>
            <w:tcW w:w="3191" w:type="dxa"/>
          </w:tcPr>
          <w:p w:rsidR="004A06D7" w:rsidRDefault="004A06D7" w:rsidP="00163FE6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06D7" w:rsidRPr="006A3D0D">
        <w:tc>
          <w:tcPr>
            <w:tcW w:w="959" w:type="dxa"/>
          </w:tcPr>
          <w:p w:rsidR="004A06D7" w:rsidRDefault="004A06D7" w:rsidP="00893914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71</w:t>
            </w:r>
          </w:p>
        </w:tc>
        <w:tc>
          <w:tcPr>
            <w:tcW w:w="5421" w:type="dxa"/>
          </w:tcPr>
          <w:p w:rsidR="004A06D7" w:rsidRPr="006A3D0D" w:rsidRDefault="004A06D7" w:rsidP="00C75504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3D0D">
              <w:rPr>
                <w:rFonts w:ascii="Times New Roman" w:hAnsi="Times New Roman" w:cs="Times New Roman"/>
                <w:sz w:val="28"/>
                <w:szCs w:val="28"/>
              </w:rPr>
              <w:t>Фомина Акулина Петровна</w:t>
            </w:r>
          </w:p>
        </w:tc>
        <w:tc>
          <w:tcPr>
            <w:tcW w:w="3191" w:type="dxa"/>
          </w:tcPr>
          <w:p w:rsidR="004A06D7" w:rsidRDefault="004A06D7" w:rsidP="00163FE6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06D7" w:rsidRPr="006A3D0D">
        <w:tc>
          <w:tcPr>
            <w:tcW w:w="959" w:type="dxa"/>
          </w:tcPr>
          <w:p w:rsidR="004A06D7" w:rsidRDefault="004A06D7" w:rsidP="00893914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72</w:t>
            </w:r>
          </w:p>
        </w:tc>
        <w:tc>
          <w:tcPr>
            <w:tcW w:w="5421" w:type="dxa"/>
          </w:tcPr>
          <w:p w:rsidR="004A06D7" w:rsidRPr="006A3D0D" w:rsidRDefault="004A06D7" w:rsidP="00C75504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3D0D">
              <w:rPr>
                <w:rFonts w:ascii="Times New Roman" w:hAnsi="Times New Roman" w:cs="Times New Roman"/>
                <w:sz w:val="28"/>
                <w:szCs w:val="28"/>
              </w:rPr>
              <w:t>Щербакова Анастасия Егоровна</w:t>
            </w:r>
          </w:p>
        </w:tc>
        <w:tc>
          <w:tcPr>
            <w:tcW w:w="3191" w:type="dxa"/>
          </w:tcPr>
          <w:p w:rsidR="004A06D7" w:rsidRDefault="004A06D7" w:rsidP="00163FE6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06D7" w:rsidRPr="006A3D0D">
        <w:tc>
          <w:tcPr>
            <w:tcW w:w="959" w:type="dxa"/>
          </w:tcPr>
          <w:p w:rsidR="004A06D7" w:rsidRDefault="004A06D7" w:rsidP="00893914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73</w:t>
            </w:r>
          </w:p>
        </w:tc>
        <w:tc>
          <w:tcPr>
            <w:tcW w:w="5421" w:type="dxa"/>
          </w:tcPr>
          <w:p w:rsidR="004A06D7" w:rsidRPr="006A3D0D" w:rsidRDefault="004A06D7" w:rsidP="00C75504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3D0D">
              <w:rPr>
                <w:rFonts w:ascii="Times New Roman" w:hAnsi="Times New Roman" w:cs="Times New Roman"/>
                <w:sz w:val="28"/>
                <w:szCs w:val="28"/>
              </w:rPr>
              <w:t>Щербаков Александр Васильевич</w:t>
            </w:r>
          </w:p>
        </w:tc>
        <w:tc>
          <w:tcPr>
            <w:tcW w:w="3191" w:type="dxa"/>
          </w:tcPr>
          <w:p w:rsidR="004A06D7" w:rsidRDefault="004A06D7" w:rsidP="00163FE6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06D7" w:rsidRPr="006A3D0D">
        <w:tc>
          <w:tcPr>
            <w:tcW w:w="959" w:type="dxa"/>
          </w:tcPr>
          <w:p w:rsidR="004A06D7" w:rsidRDefault="004A06D7" w:rsidP="00893914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74</w:t>
            </w:r>
          </w:p>
        </w:tc>
        <w:tc>
          <w:tcPr>
            <w:tcW w:w="5421" w:type="dxa"/>
          </w:tcPr>
          <w:p w:rsidR="004A06D7" w:rsidRPr="006A3D0D" w:rsidRDefault="004A06D7" w:rsidP="00C75504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3D0D">
              <w:rPr>
                <w:rFonts w:ascii="Times New Roman" w:hAnsi="Times New Roman" w:cs="Times New Roman"/>
                <w:sz w:val="28"/>
                <w:szCs w:val="28"/>
              </w:rPr>
              <w:t>Щербакова Александра Ивановна</w:t>
            </w:r>
          </w:p>
        </w:tc>
        <w:tc>
          <w:tcPr>
            <w:tcW w:w="3191" w:type="dxa"/>
          </w:tcPr>
          <w:p w:rsidR="004A06D7" w:rsidRDefault="004A06D7" w:rsidP="00163FE6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06D7" w:rsidRPr="006A3D0D">
        <w:tc>
          <w:tcPr>
            <w:tcW w:w="959" w:type="dxa"/>
          </w:tcPr>
          <w:p w:rsidR="004A06D7" w:rsidRDefault="004A06D7" w:rsidP="00893914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75</w:t>
            </w:r>
          </w:p>
        </w:tc>
        <w:tc>
          <w:tcPr>
            <w:tcW w:w="5421" w:type="dxa"/>
          </w:tcPr>
          <w:p w:rsidR="004A06D7" w:rsidRPr="006A3D0D" w:rsidRDefault="004A06D7" w:rsidP="00C75504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3D0D">
              <w:rPr>
                <w:rFonts w:ascii="Times New Roman" w:hAnsi="Times New Roman" w:cs="Times New Roman"/>
                <w:sz w:val="28"/>
                <w:szCs w:val="28"/>
              </w:rPr>
              <w:t>Япаров Александр Петрович</w:t>
            </w:r>
          </w:p>
        </w:tc>
        <w:tc>
          <w:tcPr>
            <w:tcW w:w="3191" w:type="dxa"/>
          </w:tcPr>
          <w:p w:rsidR="004A06D7" w:rsidRPr="00C66E17" w:rsidRDefault="004A06D7" w:rsidP="00C66E17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Свидетельство на право собственности на землю серия РФ-</w:t>
            </w:r>
            <w:r w:rsidRPr="006D3AD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III</w:t>
            </w:r>
            <w:r w:rsidRPr="007B2C4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САР-21</w:t>
            </w:r>
            <w:r w:rsidRPr="0089552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6C3069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№</w:t>
            </w:r>
            <w:r w:rsidRPr="006D3ADB">
              <w:rPr>
                <w:rFonts w:ascii="Times New Roman" w:hAnsi="Times New Roman" w:cs="Times New Roman"/>
                <w:sz w:val="28"/>
                <w:szCs w:val="28"/>
              </w:rPr>
              <w:t>523</w:t>
            </w:r>
            <w:r w:rsidRPr="00C66E17">
              <w:rPr>
                <w:rFonts w:ascii="Times New Roman" w:hAnsi="Times New Roman" w:cs="Times New Roman"/>
                <w:sz w:val="28"/>
                <w:szCs w:val="28"/>
              </w:rPr>
              <w:t>864</w:t>
            </w:r>
          </w:p>
        </w:tc>
      </w:tr>
      <w:tr w:rsidR="004A06D7" w:rsidRPr="006A3D0D">
        <w:tc>
          <w:tcPr>
            <w:tcW w:w="959" w:type="dxa"/>
          </w:tcPr>
          <w:p w:rsidR="004A06D7" w:rsidRDefault="004A06D7" w:rsidP="00893914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76</w:t>
            </w:r>
          </w:p>
        </w:tc>
        <w:tc>
          <w:tcPr>
            <w:tcW w:w="5421" w:type="dxa"/>
          </w:tcPr>
          <w:p w:rsidR="004A06D7" w:rsidRPr="006A3D0D" w:rsidRDefault="004A06D7" w:rsidP="00C75504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3D0D">
              <w:rPr>
                <w:rFonts w:ascii="Times New Roman" w:hAnsi="Times New Roman" w:cs="Times New Roman"/>
                <w:sz w:val="28"/>
                <w:szCs w:val="28"/>
              </w:rPr>
              <w:t>Япарова Елена Юрьевна</w:t>
            </w:r>
          </w:p>
        </w:tc>
        <w:tc>
          <w:tcPr>
            <w:tcW w:w="3191" w:type="dxa"/>
          </w:tcPr>
          <w:p w:rsidR="004A06D7" w:rsidRPr="00C66E17" w:rsidRDefault="004A06D7" w:rsidP="00C66E17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Свидетельство на право собственности на землю серия РФ-</w:t>
            </w:r>
            <w:r w:rsidRPr="006D3AD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III</w:t>
            </w:r>
            <w:r w:rsidRPr="007B2C4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САР-21</w:t>
            </w:r>
            <w:r w:rsidRPr="0089552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6C3069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№</w:t>
            </w:r>
            <w:r w:rsidRPr="006D3ADB">
              <w:rPr>
                <w:rFonts w:ascii="Times New Roman" w:hAnsi="Times New Roman" w:cs="Times New Roman"/>
                <w:sz w:val="28"/>
                <w:szCs w:val="28"/>
              </w:rPr>
              <w:t>523</w:t>
            </w:r>
            <w:r w:rsidRPr="00C66E17">
              <w:rPr>
                <w:rFonts w:ascii="Times New Roman" w:hAnsi="Times New Roman" w:cs="Times New Roman"/>
                <w:sz w:val="28"/>
                <w:szCs w:val="28"/>
              </w:rPr>
              <w:t>862</w:t>
            </w:r>
          </w:p>
        </w:tc>
      </w:tr>
      <w:tr w:rsidR="004A06D7" w:rsidRPr="006A3D0D">
        <w:tc>
          <w:tcPr>
            <w:tcW w:w="959" w:type="dxa"/>
          </w:tcPr>
          <w:p w:rsidR="004A06D7" w:rsidRDefault="004A06D7" w:rsidP="00893914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77</w:t>
            </w:r>
          </w:p>
        </w:tc>
        <w:tc>
          <w:tcPr>
            <w:tcW w:w="5421" w:type="dxa"/>
          </w:tcPr>
          <w:p w:rsidR="004A06D7" w:rsidRPr="006A3D0D" w:rsidRDefault="004A06D7" w:rsidP="00C75504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3D0D">
              <w:rPr>
                <w:rFonts w:ascii="Times New Roman" w:hAnsi="Times New Roman" w:cs="Times New Roman"/>
                <w:sz w:val="28"/>
                <w:szCs w:val="28"/>
              </w:rPr>
              <w:t>Ялынычева Зоя Тимофеевна</w:t>
            </w:r>
          </w:p>
        </w:tc>
        <w:tc>
          <w:tcPr>
            <w:tcW w:w="3191" w:type="dxa"/>
          </w:tcPr>
          <w:p w:rsidR="004A06D7" w:rsidRPr="00C66E17" w:rsidRDefault="004A06D7" w:rsidP="00C66E17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Свидетельство на право собственности на землю серия РФ-</w:t>
            </w:r>
            <w:r w:rsidRPr="006D3AD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III</w:t>
            </w:r>
            <w:r w:rsidRPr="007B2C4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САР-21</w:t>
            </w:r>
            <w:r w:rsidRPr="0089552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6C3069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№</w:t>
            </w:r>
            <w:r w:rsidRPr="006D3ADB">
              <w:rPr>
                <w:rFonts w:ascii="Times New Roman" w:hAnsi="Times New Roman" w:cs="Times New Roman"/>
                <w:sz w:val="28"/>
                <w:szCs w:val="28"/>
              </w:rPr>
              <w:t>523</w:t>
            </w:r>
            <w:r w:rsidRPr="00C66E17">
              <w:rPr>
                <w:rFonts w:ascii="Times New Roman" w:hAnsi="Times New Roman" w:cs="Times New Roman"/>
                <w:sz w:val="28"/>
                <w:szCs w:val="28"/>
              </w:rPr>
              <w:t>895</w:t>
            </w:r>
          </w:p>
        </w:tc>
      </w:tr>
      <w:tr w:rsidR="004A06D7" w:rsidRPr="006A3D0D">
        <w:tc>
          <w:tcPr>
            <w:tcW w:w="959" w:type="dxa"/>
          </w:tcPr>
          <w:p w:rsidR="004A06D7" w:rsidRDefault="004A06D7" w:rsidP="00893914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78</w:t>
            </w:r>
          </w:p>
        </w:tc>
        <w:tc>
          <w:tcPr>
            <w:tcW w:w="5421" w:type="dxa"/>
          </w:tcPr>
          <w:p w:rsidR="004A06D7" w:rsidRPr="006A3D0D" w:rsidRDefault="004A06D7" w:rsidP="00C75504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3D0D">
              <w:rPr>
                <w:rFonts w:ascii="Times New Roman" w:hAnsi="Times New Roman" w:cs="Times New Roman"/>
                <w:sz w:val="28"/>
                <w:szCs w:val="28"/>
              </w:rPr>
              <w:t>Скоробогатов Анатолий Александрович</w:t>
            </w:r>
          </w:p>
        </w:tc>
        <w:tc>
          <w:tcPr>
            <w:tcW w:w="3191" w:type="dxa"/>
          </w:tcPr>
          <w:p w:rsidR="004A06D7" w:rsidRPr="00C66E17" w:rsidRDefault="004A06D7" w:rsidP="00C66E17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Свидетельство на право собственности на землю серия РФ-</w:t>
            </w:r>
            <w:r w:rsidRPr="006D3AD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III</w:t>
            </w:r>
            <w:r w:rsidRPr="007B2C4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САР-21</w:t>
            </w:r>
            <w:r w:rsidRPr="0089552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6C3069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№</w:t>
            </w:r>
            <w:r w:rsidRPr="006D3ADB">
              <w:rPr>
                <w:rFonts w:ascii="Times New Roman" w:hAnsi="Times New Roman" w:cs="Times New Roman"/>
                <w:sz w:val="28"/>
                <w:szCs w:val="28"/>
              </w:rPr>
              <w:t>523</w:t>
            </w:r>
            <w:r w:rsidRPr="00C66E17">
              <w:rPr>
                <w:rFonts w:ascii="Times New Roman" w:hAnsi="Times New Roman" w:cs="Times New Roman"/>
                <w:sz w:val="28"/>
                <w:szCs w:val="28"/>
              </w:rPr>
              <w:t>900</w:t>
            </w:r>
          </w:p>
        </w:tc>
      </w:tr>
      <w:tr w:rsidR="004A06D7" w:rsidRPr="006A3D0D">
        <w:tc>
          <w:tcPr>
            <w:tcW w:w="959" w:type="dxa"/>
          </w:tcPr>
          <w:p w:rsidR="004A06D7" w:rsidRDefault="004A06D7" w:rsidP="00893914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79</w:t>
            </w:r>
          </w:p>
        </w:tc>
        <w:tc>
          <w:tcPr>
            <w:tcW w:w="5421" w:type="dxa"/>
          </w:tcPr>
          <w:p w:rsidR="004A06D7" w:rsidRPr="006A3D0D" w:rsidRDefault="004A06D7" w:rsidP="00C75504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A3D0D">
              <w:rPr>
                <w:rFonts w:ascii="Times New Roman" w:hAnsi="Times New Roman" w:cs="Times New Roman"/>
                <w:sz w:val="28"/>
                <w:szCs w:val="28"/>
              </w:rPr>
              <w:t>Семин Анатолий Федорович</w:t>
            </w:r>
          </w:p>
        </w:tc>
        <w:tc>
          <w:tcPr>
            <w:tcW w:w="3191" w:type="dxa"/>
          </w:tcPr>
          <w:p w:rsidR="004A06D7" w:rsidRPr="00C66E17" w:rsidRDefault="004A06D7" w:rsidP="00C66E17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Свидетельство на право собственности на землю серия РФ-</w:t>
            </w:r>
            <w:r w:rsidRPr="006D3AD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III</w:t>
            </w:r>
            <w:r w:rsidRPr="007B2C4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САР-21</w:t>
            </w:r>
            <w:r w:rsidRPr="0089552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6C3069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№</w:t>
            </w:r>
            <w:r w:rsidRPr="006D3ADB">
              <w:rPr>
                <w:rFonts w:ascii="Times New Roman" w:hAnsi="Times New Roman" w:cs="Times New Roman"/>
                <w:sz w:val="28"/>
                <w:szCs w:val="28"/>
              </w:rPr>
              <w:t>523</w:t>
            </w:r>
            <w:r w:rsidRPr="00C66E17">
              <w:rPr>
                <w:rFonts w:ascii="Times New Roman" w:hAnsi="Times New Roman" w:cs="Times New Roman"/>
                <w:sz w:val="28"/>
                <w:szCs w:val="28"/>
              </w:rPr>
              <w:t>907</w:t>
            </w:r>
          </w:p>
        </w:tc>
      </w:tr>
      <w:tr w:rsidR="004A06D7" w:rsidRPr="006A3D0D">
        <w:tc>
          <w:tcPr>
            <w:tcW w:w="959" w:type="dxa"/>
          </w:tcPr>
          <w:p w:rsidR="004A06D7" w:rsidRDefault="004A06D7" w:rsidP="00893914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80</w:t>
            </w:r>
          </w:p>
        </w:tc>
        <w:tc>
          <w:tcPr>
            <w:tcW w:w="5421" w:type="dxa"/>
          </w:tcPr>
          <w:p w:rsidR="004A06D7" w:rsidRPr="006A3D0D" w:rsidRDefault="004A06D7" w:rsidP="00C75504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3D0D">
              <w:rPr>
                <w:rFonts w:ascii="Times New Roman" w:hAnsi="Times New Roman" w:cs="Times New Roman"/>
                <w:sz w:val="28"/>
                <w:szCs w:val="28"/>
              </w:rPr>
              <w:t>Хлынцов Михаил Кузьмич</w:t>
            </w:r>
          </w:p>
        </w:tc>
        <w:tc>
          <w:tcPr>
            <w:tcW w:w="3191" w:type="dxa"/>
          </w:tcPr>
          <w:p w:rsidR="004A06D7" w:rsidRPr="00C66E17" w:rsidRDefault="004A06D7" w:rsidP="00C66E17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Свидетельство на право собственности на землю серия РФ-</w:t>
            </w:r>
            <w:r w:rsidRPr="006D3AD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III</w:t>
            </w:r>
            <w:r w:rsidRPr="007B2C4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САР-21</w:t>
            </w:r>
            <w:r w:rsidRPr="0089552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6C3069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№</w:t>
            </w:r>
            <w:r w:rsidRPr="006D3ADB">
              <w:rPr>
                <w:rFonts w:ascii="Times New Roman" w:hAnsi="Times New Roman" w:cs="Times New Roman"/>
                <w:sz w:val="28"/>
                <w:szCs w:val="28"/>
              </w:rPr>
              <w:t>523</w:t>
            </w:r>
            <w:r w:rsidRPr="00C66E17">
              <w:rPr>
                <w:rFonts w:ascii="Times New Roman" w:hAnsi="Times New Roman" w:cs="Times New Roman"/>
                <w:sz w:val="28"/>
                <w:szCs w:val="28"/>
              </w:rPr>
              <w:t>910</w:t>
            </w:r>
          </w:p>
        </w:tc>
      </w:tr>
      <w:tr w:rsidR="004A06D7" w:rsidRPr="006A3D0D">
        <w:tc>
          <w:tcPr>
            <w:tcW w:w="959" w:type="dxa"/>
          </w:tcPr>
          <w:p w:rsidR="004A06D7" w:rsidRDefault="004A06D7" w:rsidP="00893914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81</w:t>
            </w:r>
          </w:p>
        </w:tc>
        <w:tc>
          <w:tcPr>
            <w:tcW w:w="5421" w:type="dxa"/>
          </w:tcPr>
          <w:p w:rsidR="004A06D7" w:rsidRPr="006A3D0D" w:rsidRDefault="004A06D7" w:rsidP="00C75504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3D0D">
              <w:rPr>
                <w:rFonts w:ascii="Times New Roman" w:hAnsi="Times New Roman" w:cs="Times New Roman"/>
                <w:sz w:val="28"/>
                <w:szCs w:val="28"/>
              </w:rPr>
              <w:t>Семенов Валерий Иванович</w:t>
            </w:r>
          </w:p>
        </w:tc>
        <w:tc>
          <w:tcPr>
            <w:tcW w:w="3191" w:type="dxa"/>
          </w:tcPr>
          <w:p w:rsidR="004A06D7" w:rsidRDefault="004A06D7" w:rsidP="00163FE6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06D7" w:rsidRPr="006A3D0D">
        <w:tc>
          <w:tcPr>
            <w:tcW w:w="959" w:type="dxa"/>
          </w:tcPr>
          <w:p w:rsidR="004A06D7" w:rsidRDefault="004A06D7" w:rsidP="00893914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82</w:t>
            </w:r>
          </w:p>
        </w:tc>
        <w:tc>
          <w:tcPr>
            <w:tcW w:w="5421" w:type="dxa"/>
          </w:tcPr>
          <w:p w:rsidR="004A06D7" w:rsidRPr="006A3D0D" w:rsidRDefault="004A06D7" w:rsidP="00C75504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3D0D">
              <w:rPr>
                <w:rFonts w:ascii="Times New Roman" w:hAnsi="Times New Roman" w:cs="Times New Roman"/>
                <w:sz w:val="28"/>
                <w:szCs w:val="28"/>
              </w:rPr>
              <w:t>Бочкова Светлана Александровна</w:t>
            </w:r>
          </w:p>
        </w:tc>
        <w:tc>
          <w:tcPr>
            <w:tcW w:w="3191" w:type="dxa"/>
          </w:tcPr>
          <w:p w:rsidR="004A06D7" w:rsidRDefault="004A06D7" w:rsidP="00163FE6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A06D7" w:rsidRDefault="004A06D7" w:rsidP="00357EE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A06D7" w:rsidRPr="00357EEC" w:rsidRDefault="004A06D7" w:rsidP="00357EE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7EEC">
        <w:rPr>
          <w:rFonts w:ascii="Times New Roman" w:hAnsi="Times New Roman" w:cs="Times New Roman"/>
          <w:color w:val="000000"/>
          <w:sz w:val="28"/>
          <w:szCs w:val="28"/>
        </w:rPr>
        <w:t xml:space="preserve">В течение трёх месяцев со дня опубликования настоящего сообщения лица, считающие, что они или принадлежащие им земельные доли необоснованно включены в список невостребованных земельных долей, вправе представить в письменной форме возражения в администрацию </w:t>
      </w:r>
      <w:r>
        <w:rPr>
          <w:rFonts w:ascii="Times New Roman" w:hAnsi="Times New Roman" w:cs="Times New Roman"/>
          <w:sz w:val="28"/>
          <w:szCs w:val="28"/>
        </w:rPr>
        <w:t>Лоховского муниципального образования Новобурасского муниципального района Саратовской области</w:t>
      </w:r>
      <w:r w:rsidRPr="00C7550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 адресу: с. Лох, ул. Молодежная, д.8</w:t>
      </w:r>
      <w:r w:rsidRPr="00357EEC">
        <w:rPr>
          <w:rFonts w:ascii="Times New Roman" w:hAnsi="Times New Roman" w:cs="Times New Roman"/>
          <w:color w:val="000000"/>
          <w:sz w:val="28"/>
          <w:szCs w:val="28"/>
        </w:rPr>
        <w:t xml:space="preserve">, и заявить об этом на общем </w:t>
      </w:r>
      <w:r w:rsidRPr="00357EEC">
        <w:rPr>
          <w:rFonts w:ascii="Times New Roman" w:hAnsi="Times New Roman" w:cs="Times New Roman"/>
          <w:color w:val="2B2B2B"/>
          <w:sz w:val="28"/>
          <w:szCs w:val="28"/>
        </w:rPr>
        <w:t xml:space="preserve">собрании </w:t>
      </w:r>
      <w:r w:rsidRPr="00357EEC">
        <w:rPr>
          <w:rFonts w:ascii="Times New Roman" w:hAnsi="Times New Roman" w:cs="Times New Roman"/>
          <w:color w:val="000000"/>
          <w:sz w:val="28"/>
          <w:szCs w:val="28"/>
        </w:rPr>
        <w:t xml:space="preserve">участников долевой </w:t>
      </w:r>
      <w:r w:rsidRPr="00357EEC">
        <w:rPr>
          <w:rFonts w:ascii="Times New Roman" w:hAnsi="Times New Roman" w:cs="Times New Roman"/>
          <w:color w:val="2B2B2B"/>
          <w:sz w:val="28"/>
          <w:szCs w:val="28"/>
        </w:rPr>
        <w:t>собственности.</w:t>
      </w:r>
    </w:p>
    <w:p w:rsidR="004A06D7" w:rsidRPr="00357EEC" w:rsidRDefault="004A06D7" w:rsidP="00357EE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57EEC">
        <w:rPr>
          <w:rFonts w:ascii="Times New Roman" w:hAnsi="Times New Roman" w:cs="Times New Roman"/>
          <w:color w:val="000000"/>
          <w:sz w:val="28"/>
          <w:szCs w:val="28"/>
        </w:rPr>
        <w:t>С даты утверждения списка невостребованных земельных долей общим собранием участников долевой собственности земельные доли сведения о которых включены в указанный список, признаются невостребованными. В случае, если общим собранием участников долевой собственности в течение четырёх месяцев со дня опубликования указанного</w:t>
      </w:r>
      <w:r w:rsidRPr="00357EEC">
        <w:rPr>
          <w:rFonts w:ascii="Times New Roman" w:hAnsi="Times New Roman" w:cs="Times New Roman"/>
          <w:i/>
          <w:iCs/>
          <w:smallCaps/>
          <w:color w:val="000000"/>
          <w:sz w:val="28"/>
          <w:szCs w:val="28"/>
        </w:rPr>
        <w:t xml:space="preserve"> </w:t>
      </w:r>
      <w:r w:rsidRPr="00357EEC">
        <w:rPr>
          <w:rFonts w:ascii="Times New Roman" w:hAnsi="Times New Roman" w:cs="Times New Roman"/>
          <w:color w:val="000000"/>
          <w:sz w:val="28"/>
          <w:szCs w:val="28"/>
        </w:rPr>
        <w:t>списка не принято решение по вопросу о невостребованных земельных долях, администраци</w:t>
      </w:r>
      <w:r>
        <w:rPr>
          <w:rFonts w:ascii="Times New Roman" w:hAnsi="Times New Roman" w:cs="Times New Roman"/>
          <w:color w:val="000000"/>
          <w:sz w:val="28"/>
          <w:szCs w:val="28"/>
        </w:rPr>
        <w:t>я</w:t>
      </w:r>
      <w:r w:rsidRPr="00357EE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Лоховского муниципального образования Новобурасского муниципального района Саратовской области</w:t>
      </w:r>
      <w:r w:rsidRPr="00C75504">
        <w:rPr>
          <w:rFonts w:ascii="Times New Roman" w:hAnsi="Times New Roman" w:cs="Times New Roman"/>
          <w:sz w:val="28"/>
          <w:szCs w:val="28"/>
        </w:rPr>
        <w:t xml:space="preserve"> </w:t>
      </w:r>
      <w:r w:rsidRPr="00357EEC">
        <w:rPr>
          <w:rFonts w:ascii="Times New Roman" w:hAnsi="Times New Roman" w:cs="Times New Roman"/>
          <w:color w:val="000000"/>
          <w:sz w:val="28"/>
          <w:szCs w:val="28"/>
        </w:rPr>
        <w:t>вправе утвердить такой список самостоятельно.</w:t>
      </w:r>
    </w:p>
    <w:p w:rsidR="004A06D7" w:rsidRPr="00357EEC" w:rsidRDefault="004A06D7" w:rsidP="00DF427D">
      <w:pPr>
        <w:spacing w:before="100" w:beforeAutospacing="1" w:after="100" w:afterAutospacing="1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C7F0B">
        <w:rPr>
          <w:rFonts w:ascii="Times New Roman" w:hAnsi="Times New Roman" w:cs="Times New Roman"/>
          <w:sz w:val="28"/>
          <w:szCs w:val="28"/>
        </w:rPr>
        <w:tab/>
      </w:r>
      <w:r w:rsidRPr="009C7F0B">
        <w:rPr>
          <w:rFonts w:ascii="Times New Roman" w:hAnsi="Times New Roman" w:cs="Times New Roman"/>
          <w:sz w:val="28"/>
          <w:szCs w:val="28"/>
        </w:rPr>
        <w:tab/>
      </w:r>
      <w:r w:rsidRPr="009C7F0B">
        <w:rPr>
          <w:rFonts w:ascii="Times New Roman" w:hAnsi="Times New Roman" w:cs="Times New Roman"/>
          <w:sz w:val="28"/>
          <w:szCs w:val="28"/>
        </w:rPr>
        <w:tab/>
      </w:r>
    </w:p>
    <w:p w:rsidR="004A06D7" w:rsidRDefault="004A06D7"/>
    <w:sectPr w:rsidR="004A06D7" w:rsidSect="00357EEC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75504"/>
    <w:rsid w:val="00032E76"/>
    <w:rsid w:val="000E0B0A"/>
    <w:rsid w:val="00150F28"/>
    <w:rsid w:val="00163FE6"/>
    <w:rsid w:val="0021116E"/>
    <w:rsid w:val="002426FD"/>
    <w:rsid w:val="002841A2"/>
    <w:rsid w:val="002918F7"/>
    <w:rsid w:val="00357EEC"/>
    <w:rsid w:val="003920AB"/>
    <w:rsid w:val="003A5090"/>
    <w:rsid w:val="0045204A"/>
    <w:rsid w:val="0049497E"/>
    <w:rsid w:val="004A06D7"/>
    <w:rsid w:val="00514847"/>
    <w:rsid w:val="005256D3"/>
    <w:rsid w:val="0054448A"/>
    <w:rsid w:val="00554B00"/>
    <w:rsid w:val="00561BC0"/>
    <w:rsid w:val="0058715C"/>
    <w:rsid w:val="005C7459"/>
    <w:rsid w:val="005D0598"/>
    <w:rsid w:val="00602D7E"/>
    <w:rsid w:val="006242DD"/>
    <w:rsid w:val="0065768B"/>
    <w:rsid w:val="00677909"/>
    <w:rsid w:val="006A3D0D"/>
    <w:rsid w:val="006A4B70"/>
    <w:rsid w:val="006C3069"/>
    <w:rsid w:val="006D3ADB"/>
    <w:rsid w:val="00762A14"/>
    <w:rsid w:val="007922A5"/>
    <w:rsid w:val="007B2C4B"/>
    <w:rsid w:val="007C7F46"/>
    <w:rsid w:val="00821B35"/>
    <w:rsid w:val="00876C23"/>
    <w:rsid w:val="00893914"/>
    <w:rsid w:val="0089552B"/>
    <w:rsid w:val="008B382A"/>
    <w:rsid w:val="008E31CD"/>
    <w:rsid w:val="00943DDC"/>
    <w:rsid w:val="009521AE"/>
    <w:rsid w:val="009A1C88"/>
    <w:rsid w:val="009B1E6E"/>
    <w:rsid w:val="009C7F0B"/>
    <w:rsid w:val="00AE31DD"/>
    <w:rsid w:val="00AF4F5D"/>
    <w:rsid w:val="00BC37E8"/>
    <w:rsid w:val="00BD2E63"/>
    <w:rsid w:val="00BE5C9D"/>
    <w:rsid w:val="00C16AF8"/>
    <w:rsid w:val="00C33362"/>
    <w:rsid w:val="00C47A67"/>
    <w:rsid w:val="00C66E17"/>
    <w:rsid w:val="00C75504"/>
    <w:rsid w:val="00C90B63"/>
    <w:rsid w:val="00CC6892"/>
    <w:rsid w:val="00D5070D"/>
    <w:rsid w:val="00D64819"/>
    <w:rsid w:val="00DB4D90"/>
    <w:rsid w:val="00DB502A"/>
    <w:rsid w:val="00DC1DE0"/>
    <w:rsid w:val="00DC5800"/>
    <w:rsid w:val="00DD609B"/>
    <w:rsid w:val="00DF427D"/>
    <w:rsid w:val="00E64FE2"/>
    <w:rsid w:val="00E74436"/>
    <w:rsid w:val="00E92811"/>
    <w:rsid w:val="00EB5985"/>
    <w:rsid w:val="00ED3F91"/>
    <w:rsid w:val="00F648BC"/>
    <w:rsid w:val="00F748F2"/>
    <w:rsid w:val="00F76D93"/>
    <w:rsid w:val="00FA041F"/>
    <w:rsid w:val="00FB023F"/>
    <w:rsid w:val="00FE73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3DDC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28557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723</TotalTime>
  <Pages>5</Pages>
  <Words>971</Words>
  <Characters>5540</Characters>
  <Application>Microsoft Office Outlook</Application>
  <DocSecurity>0</DocSecurity>
  <Lines>0</Lines>
  <Paragraphs>0</Paragraphs>
  <ScaleCrop>false</ScaleCrop>
  <Company>Администрация НБМР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 Админ</dc:creator>
  <cp:keywords/>
  <dc:description/>
  <cp:lastModifiedBy>Любовь</cp:lastModifiedBy>
  <cp:revision>16</cp:revision>
  <cp:lastPrinted>2014-11-26T06:21:00Z</cp:lastPrinted>
  <dcterms:created xsi:type="dcterms:W3CDTF">2015-05-12T05:32:00Z</dcterms:created>
  <dcterms:modified xsi:type="dcterms:W3CDTF">2015-05-28T06:55:00Z</dcterms:modified>
</cp:coreProperties>
</file>